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7AC" w:rsidRPr="001F5B4A" w:rsidRDefault="002A67AC" w:rsidP="00C66396">
      <w:pPr>
        <w:spacing w:line="560" w:lineRule="exact"/>
        <w:jc w:val="center"/>
        <w:rPr>
          <w:rFonts w:ascii="黑体" w:eastAsia="黑体" w:hAnsi="Times New Roman"/>
          <w:sz w:val="32"/>
          <w:szCs w:val="32"/>
        </w:rPr>
      </w:pPr>
      <w:r w:rsidRPr="001F5B4A">
        <w:rPr>
          <w:rFonts w:ascii="黑体" w:eastAsia="黑体" w:hAnsi="Times New Roman" w:hint="eastAsia"/>
          <w:sz w:val="32"/>
          <w:szCs w:val="32"/>
        </w:rPr>
        <w:t>网络宣传员基本信息登记表</w:t>
      </w:r>
    </w:p>
    <w:p w:rsidR="002A67AC" w:rsidRPr="007F792B" w:rsidRDefault="002A67AC" w:rsidP="00F36142">
      <w:pPr>
        <w:jc w:val="left"/>
        <w:rPr>
          <w:rFonts w:eastAsia="黑体"/>
          <w:szCs w:val="21"/>
        </w:rPr>
      </w:pPr>
      <w:r w:rsidRPr="007F792B">
        <w:rPr>
          <w:rFonts w:eastAsia="黑体" w:hAnsi="黑体" w:hint="eastAsia"/>
          <w:szCs w:val="21"/>
        </w:rPr>
        <w:t>高校：东华大学</w:t>
      </w:r>
    </w:p>
    <w:tbl>
      <w:tblPr>
        <w:tblW w:w="152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80"/>
        <w:gridCol w:w="857"/>
        <w:gridCol w:w="936"/>
        <w:gridCol w:w="1498"/>
        <w:gridCol w:w="1276"/>
        <w:gridCol w:w="1776"/>
        <w:gridCol w:w="2750"/>
        <w:gridCol w:w="3471"/>
        <w:gridCol w:w="1685"/>
      </w:tblGrid>
      <w:tr w:rsidR="002A67AC" w:rsidRPr="00A54B1C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F792B" w:rsidRDefault="002A67AC" w:rsidP="00F46BA9">
            <w:pPr>
              <w:jc w:val="center"/>
              <w:rPr>
                <w:rFonts w:eastAsia="黑体"/>
                <w:szCs w:val="21"/>
              </w:rPr>
            </w:pPr>
            <w:r w:rsidRPr="007F792B">
              <w:rPr>
                <w:rFonts w:eastAsia="黑体" w:hAnsi="黑体" w:hint="eastAsia"/>
                <w:szCs w:val="21"/>
              </w:rPr>
              <w:t>学院（系）</w:t>
            </w:r>
          </w:p>
        </w:tc>
        <w:tc>
          <w:tcPr>
            <w:tcW w:w="857" w:type="dxa"/>
            <w:vAlign w:val="center"/>
          </w:tcPr>
          <w:p w:rsidR="002A67AC" w:rsidRPr="00587465" w:rsidRDefault="002A67AC" w:rsidP="00F46BA9">
            <w:pPr>
              <w:jc w:val="center"/>
              <w:rPr>
                <w:rFonts w:eastAsia="黑体" w:hAnsi="黑体"/>
                <w:szCs w:val="21"/>
              </w:rPr>
            </w:pPr>
            <w:r w:rsidRPr="00587465">
              <w:rPr>
                <w:rFonts w:eastAsia="黑体" w:hAnsi="黑体" w:hint="eastAsia"/>
                <w:szCs w:val="21"/>
              </w:rPr>
              <w:t>班级</w:t>
            </w:r>
          </w:p>
        </w:tc>
        <w:tc>
          <w:tcPr>
            <w:tcW w:w="936" w:type="dxa"/>
            <w:vAlign w:val="center"/>
          </w:tcPr>
          <w:p w:rsidR="002A67AC" w:rsidRPr="007F792B" w:rsidRDefault="002A67AC" w:rsidP="00F46BA9">
            <w:pPr>
              <w:jc w:val="center"/>
              <w:rPr>
                <w:rFonts w:eastAsia="黑体"/>
                <w:szCs w:val="21"/>
              </w:rPr>
            </w:pPr>
            <w:r w:rsidRPr="007F792B">
              <w:rPr>
                <w:rFonts w:eastAsia="黑体" w:hAnsi="黑体" w:hint="eastAsia"/>
                <w:szCs w:val="21"/>
              </w:rPr>
              <w:t>姓名</w:t>
            </w:r>
          </w:p>
        </w:tc>
        <w:tc>
          <w:tcPr>
            <w:tcW w:w="1498" w:type="dxa"/>
            <w:vAlign w:val="center"/>
          </w:tcPr>
          <w:p w:rsidR="002A67AC" w:rsidRPr="007F792B" w:rsidRDefault="002A67AC" w:rsidP="00F46BA9">
            <w:pPr>
              <w:jc w:val="center"/>
              <w:rPr>
                <w:rFonts w:eastAsia="黑体"/>
                <w:szCs w:val="21"/>
              </w:rPr>
            </w:pPr>
            <w:r w:rsidRPr="007F792B">
              <w:rPr>
                <w:rFonts w:eastAsia="黑体" w:hAnsi="黑体" w:hint="eastAsia"/>
                <w:szCs w:val="21"/>
              </w:rPr>
              <w:t>学号</w:t>
            </w:r>
          </w:p>
        </w:tc>
        <w:tc>
          <w:tcPr>
            <w:tcW w:w="1276" w:type="dxa"/>
            <w:vAlign w:val="center"/>
          </w:tcPr>
          <w:p w:rsidR="002A67AC" w:rsidRPr="007F792B" w:rsidRDefault="002A67AC" w:rsidP="00F46BA9">
            <w:pPr>
              <w:jc w:val="center"/>
              <w:rPr>
                <w:rFonts w:eastAsia="黑体"/>
                <w:szCs w:val="21"/>
              </w:rPr>
            </w:pPr>
            <w:r w:rsidRPr="007F792B">
              <w:rPr>
                <w:rFonts w:eastAsia="黑体" w:hAnsi="黑体" w:hint="eastAsia"/>
                <w:szCs w:val="21"/>
              </w:rPr>
              <w:t>职务</w:t>
            </w:r>
          </w:p>
        </w:tc>
        <w:tc>
          <w:tcPr>
            <w:tcW w:w="1776" w:type="dxa"/>
            <w:vAlign w:val="center"/>
          </w:tcPr>
          <w:p w:rsidR="002A67AC" w:rsidRPr="007F792B" w:rsidRDefault="002A67AC" w:rsidP="00F46BA9">
            <w:pPr>
              <w:jc w:val="center"/>
              <w:rPr>
                <w:rFonts w:eastAsia="黑体"/>
                <w:szCs w:val="21"/>
              </w:rPr>
            </w:pPr>
            <w:r w:rsidRPr="007F792B">
              <w:rPr>
                <w:rFonts w:eastAsia="黑体"/>
                <w:szCs w:val="21"/>
              </w:rPr>
              <w:t>QQ</w:t>
            </w:r>
            <w:r w:rsidRPr="007F792B">
              <w:rPr>
                <w:rFonts w:eastAsia="黑体" w:hAnsi="黑体" w:hint="eastAsia"/>
                <w:szCs w:val="21"/>
              </w:rPr>
              <w:t>号</w:t>
            </w:r>
          </w:p>
        </w:tc>
        <w:tc>
          <w:tcPr>
            <w:tcW w:w="2750" w:type="dxa"/>
            <w:vAlign w:val="center"/>
          </w:tcPr>
          <w:p w:rsidR="002A67AC" w:rsidRPr="007F792B" w:rsidRDefault="002A67AC" w:rsidP="00F46BA9">
            <w:pPr>
              <w:jc w:val="center"/>
              <w:rPr>
                <w:rFonts w:eastAsia="黑体"/>
                <w:szCs w:val="21"/>
              </w:rPr>
            </w:pPr>
            <w:r w:rsidRPr="007F792B">
              <w:rPr>
                <w:rFonts w:eastAsia="黑体" w:hAnsi="黑体" w:hint="eastAsia"/>
                <w:szCs w:val="21"/>
              </w:rPr>
              <w:t>微信号</w:t>
            </w:r>
          </w:p>
        </w:tc>
        <w:tc>
          <w:tcPr>
            <w:tcW w:w="3471" w:type="dxa"/>
            <w:vAlign w:val="center"/>
          </w:tcPr>
          <w:p w:rsidR="002A67AC" w:rsidRPr="007F792B" w:rsidRDefault="002A67AC" w:rsidP="00F46BA9">
            <w:pPr>
              <w:jc w:val="center"/>
              <w:rPr>
                <w:rFonts w:eastAsia="黑体"/>
                <w:szCs w:val="21"/>
              </w:rPr>
            </w:pPr>
            <w:r w:rsidRPr="007F792B">
              <w:rPr>
                <w:rFonts w:eastAsia="黑体" w:hAnsi="黑体" w:hint="eastAsia"/>
                <w:szCs w:val="21"/>
              </w:rPr>
              <w:t>微博号（平台）</w:t>
            </w:r>
          </w:p>
        </w:tc>
        <w:tc>
          <w:tcPr>
            <w:tcW w:w="1685" w:type="dxa"/>
            <w:vAlign w:val="center"/>
          </w:tcPr>
          <w:p w:rsidR="002A67AC" w:rsidRPr="007F792B" w:rsidRDefault="002A67AC" w:rsidP="00F46BA9">
            <w:pPr>
              <w:jc w:val="center"/>
              <w:rPr>
                <w:rFonts w:eastAsia="黑体"/>
                <w:szCs w:val="21"/>
              </w:rPr>
            </w:pPr>
            <w:r w:rsidRPr="007F792B">
              <w:rPr>
                <w:rFonts w:eastAsia="黑体" w:hAnsi="黑体" w:hint="eastAsia"/>
                <w:szCs w:val="21"/>
              </w:rPr>
              <w:t>手机</w:t>
            </w:r>
          </w:p>
        </w:tc>
      </w:tr>
      <w:tr w:rsidR="002A67AC" w:rsidRPr="00A54B1C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bookmarkStart w:id="0" w:name="_Hlk385318772"/>
            <w:r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——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盛夏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10115076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分团委书记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517716093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Sx13917591256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ywrc</w:t>
            </w:r>
            <w:r>
              <w:rPr>
                <w:rFonts w:ascii="仿宋_GB2312" w:eastAsia="仿宋_GB2312" w:hint="eastAsia"/>
                <w:szCs w:val="21"/>
              </w:rPr>
              <w:t>夏（新浪）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13917591256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F38F4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E7DF9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F38F4">
              <w:rPr>
                <w:rFonts w:ascii="仿宋_GB2312" w:eastAsia="仿宋_GB2312" w:hint="eastAsia"/>
                <w:szCs w:val="21"/>
              </w:rPr>
              <w:t>环卓</w:t>
            </w:r>
            <w:r w:rsidRPr="00FF38F4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李一鸣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F38F4">
              <w:rPr>
                <w:rFonts w:ascii="仿宋_GB2312" w:eastAsia="仿宋_GB2312"/>
                <w:szCs w:val="21"/>
              </w:rPr>
              <w:t>111410118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分团委副书记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F38F4">
              <w:rPr>
                <w:rFonts w:ascii="仿宋_GB2312" w:eastAsia="仿宋_GB2312"/>
                <w:szCs w:val="21"/>
              </w:rPr>
              <w:t>245794395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673CC2">
              <w:rPr>
                <w:rFonts w:ascii="仿宋_GB2312" w:eastAsia="仿宋_GB2312"/>
                <w:szCs w:val="21"/>
              </w:rPr>
              <w:t>lymilx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F38F4">
              <w:rPr>
                <w:rFonts w:ascii="仿宋_GB2312" w:eastAsia="仿宋_GB2312"/>
                <w:szCs w:val="21"/>
              </w:rPr>
              <w:t>Lymilx</w:t>
            </w:r>
            <w:r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F38F4">
              <w:rPr>
                <w:rFonts w:ascii="仿宋_GB2312" w:eastAsia="仿宋_GB2312"/>
                <w:szCs w:val="21"/>
              </w:rPr>
              <w:t>15800645753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F38F4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E7DF9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814065">
              <w:rPr>
                <w:rFonts w:ascii="仿宋_GB2312" w:eastAsia="仿宋_GB2312" w:hint="eastAsia"/>
                <w:szCs w:val="21"/>
              </w:rPr>
              <w:t>环卓</w:t>
            </w:r>
            <w:r w:rsidRPr="00814065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艾海平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5E71C6">
              <w:rPr>
                <w:rFonts w:ascii="仿宋_GB2312" w:eastAsia="仿宋_GB2312"/>
                <w:szCs w:val="21"/>
              </w:rPr>
              <w:t>121410150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分团委宣传部长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5E71C6">
              <w:rPr>
                <w:rFonts w:ascii="仿宋_GB2312" w:eastAsia="仿宋_GB2312"/>
                <w:szCs w:val="21"/>
              </w:rPr>
              <w:t>291326999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5E71C6">
              <w:rPr>
                <w:rFonts w:ascii="仿宋_GB2312" w:eastAsia="仿宋_GB2312"/>
                <w:szCs w:val="21"/>
              </w:rPr>
              <w:t>ahp1994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5E71C6">
              <w:rPr>
                <w:rFonts w:ascii="仿宋_GB2312" w:eastAsia="仿宋_GB2312" w:hint="eastAsia"/>
                <w:szCs w:val="21"/>
              </w:rPr>
              <w:t>美堂兜</w:t>
            </w:r>
            <w:r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5E71C6">
              <w:rPr>
                <w:rFonts w:ascii="仿宋_GB2312" w:eastAsia="仿宋_GB2312"/>
                <w:szCs w:val="21"/>
              </w:rPr>
              <w:t>18817828264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F38F4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E7DF9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环卓</w:t>
            </w:r>
            <w:r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周亦圆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1F138C">
              <w:rPr>
                <w:rFonts w:ascii="仿宋_GB2312" w:eastAsia="仿宋_GB2312"/>
                <w:szCs w:val="21"/>
              </w:rPr>
              <w:t>111410204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学生会主席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1F138C">
              <w:rPr>
                <w:rFonts w:ascii="仿宋_GB2312" w:eastAsia="仿宋_GB2312"/>
                <w:szCs w:val="21"/>
              </w:rPr>
              <w:t>1013462870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1F138C">
              <w:rPr>
                <w:rFonts w:ascii="仿宋_GB2312" w:eastAsia="仿宋_GB2312"/>
                <w:szCs w:val="21"/>
              </w:rPr>
              <w:t>18817325753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1F138C">
              <w:rPr>
                <w:rFonts w:ascii="仿宋_GB2312" w:eastAsia="仿宋_GB2312" w:hint="eastAsia"/>
                <w:szCs w:val="21"/>
              </w:rPr>
              <w:t>艾在微尘（新浪）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1F138C">
              <w:rPr>
                <w:rFonts w:ascii="仿宋_GB2312" w:eastAsia="仿宋_GB2312"/>
                <w:szCs w:val="21"/>
              </w:rPr>
              <w:t>18817325753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F38F4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E7DF9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F38F4">
              <w:rPr>
                <w:rFonts w:ascii="仿宋_GB2312" w:eastAsia="仿宋_GB2312" w:hint="eastAsia"/>
                <w:szCs w:val="21"/>
              </w:rPr>
              <w:t>环卓</w:t>
            </w:r>
            <w:r w:rsidRPr="00FF38F4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陈畅愉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F38F4">
              <w:rPr>
                <w:rFonts w:ascii="仿宋_GB2312" w:eastAsia="仿宋_GB2312"/>
                <w:szCs w:val="21"/>
              </w:rPr>
              <w:t>111410115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学生会分管副主席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F38F4">
              <w:rPr>
                <w:rFonts w:ascii="仿宋_GB2312" w:eastAsia="仿宋_GB2312"/>
                <w:szCs w:val="21"/>
              </w:rPr>
              <w:t>565360462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F38F4">
              <w:rPr>
                <w:rFonts w:ascii="仿宋_GB2312" w:eastAsia="仿宋_GB2312"/>
                <w:szCs w:val="21"/>
              </w:rPr>
              <w:t>ccmaoxiansheng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F38F4">
              <w:rPr>
                <w:rFonts w:ascii="仿宋_GB2312" w:eastAsia="仿宋_GB2312" w:hint="eastAsia"/>
                <w:szCs w:val="21"/>
              </w:rPr>
              <w:t>貓先生</w:t>
            </w:r>
            <w:r w:rsidRPr="00FF38F4">
              <w:rPr>
                <w:rFonts w:ascii="仿宋_GB2312" w:eastAsia="仿宋_GB2312"/>
                <w:szCs w:val="21"/>
              </w:rPr>
              <w:t>_</w:t>
            </w:r>
            <w:r w:rsidRPr="00FF38F4">
              <w:rPr>
                <w:rFonts w:ascii="仿宋_GB2312" w:eastAsia="仿宋_GB2312" w:hint="eastAsia"/>
                <w:szCs w:val="21"/>
              </w:rPr>
              <w:t>睡不</w:t>
            </w:r>
            <w:r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F38F4">
              <w:rPr>
                <w:rFonts w:ascii="仿宋_GB2312" w:eastAsia="仿宋_GB2312"/>
                <w:szCs w:val="21"/>
              </w:rPr>
              <w:t>18817327573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环工</w:t>
            </w:r>
            <w:r w:rsidRPr="00900E5E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高屹立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121410131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分团委副书记助理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68419956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carol616407214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会飞</w:t>
            </w:r>
            <w:r w:rsidRPr="00900E5E">
              <w:rPr>
                <w:rFonts w:ascii="仿宋_GB2312" w:eastAsia="仿宋_GB2312"/>
                <w:szCs w:val="21"/>
              </w:rPr>
              <w:t>de</w:t>
            </w:r>
            <w:r w:rsidRPr="00900E5E">
              <w:rPr>
                <w:rFonts w:ascii="仿宋_GB2312" w:eastAsia="仿宋_GB2312" w:hint="eastAsia"/>
                <w:szCs w:val="21"/>
              </w:rPr>
              <w:t>鱼</w:t>
            </w:r>
            <w:r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18817831924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FF38F4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</w:t>
            </w:r>
            <w:r w:rsidRPr="00900E5E">
              <w:rPr>
                <w:rFonts w:ascii="仿宋_GB2312" w:eastAsia="仿宋_GB2312"/>
                <w:szCs w:val="21"/>
              </w:rPr>
              <w:t>1302</w:t>
            </w:r>
            <w:r w:rsidRPr="00FF38F4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高莹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2132373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院研究生团总支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363989010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athena0312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Little___devil</w:t>
            </w:r>
            <w:r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15201967036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环卓</w:t>
            </w:r>
            <w:r w:rsidRPr="00900E5E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成钰</w:t>
            </w:r>
            <w:r>
              <w:rPr>
                <w:rFonts w:ascii="仿宋_GB2312" w:eastAsia="仿宋_GB2312" w:hint="eastAsia"/>
                <w:szCs w:val="21"/>
              </w:rPr>
              <w:t>莹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111410109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505904536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cyy911blue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橙子指尖在跳舞</w:t>
            </w:r>
            <w:r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18817326005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环卓</w:t>
            </w:r>
            <w:r w:rsidRPr="00900E5E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刘丹丹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111410403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1668735366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ldd1668735366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锦瑟淡淡</w:t>
            </w:r>
            <w:r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18817326325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环工</w:t>
            </w:r>
            <w:r w:rsidRPr="00900E5E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战佳勋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111410206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302948483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zjx3015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_</w:t>
            </w:r>
            <w:r>
              <w:rPr>
                <w:rFonts w:ascii="仿宋_GB2312" w:eastAsia="仿宋_GB2312" w:hint="eastAsia"/>
                <w:szCs w:val="21"/>
              </w:rPr>
              <w:t>卖女孩</w:t>
            </w:r>
            <w:r w:rsidRPr="000B132B">
              <w:rPr>
                <w:rFonts w:ascii="仿宋_GB2312" w:eastAsia="仿宋_GB2312" w:hint="eastAsia"/>
                <w:szCs w:val="21"/>
              </w:rPr>
              <w:t>的小火柴</w:t>
            </w:r>
            <w:r w:rsidRPr="000B132B">
              <w:rPr>
                <w:rFonts w:ascii="仿宋_GB2312" w:eastAsia="仿宋_GB2312"/>
                <w:szCs w:val="21"/>
              </w:rPr>
              <w:t>_</w:t>
            </w:r>
            <w:r w:rsidRPr="000B132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5A1C70">
              <w:rPr>
                <w:rFonts w:ascii="仿宋_GB2312" w:eastAsia="仿宋_GB2312"/>
                <w:szCs w:val="21"/>
              </w:rPr>
              <w:t>13262883015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环工</w:t>
            </w:r>
            <w:r w:rsidRPr="00900E5E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FF38F4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姚</w:t>
            </w:r>
            <w:r w:rsidRPr="00FF38F4">
              <w:rPr>
                <w:rFonts w:ascii="仿宋_GB2312" w:eastAsia="仿宋_GB2312" w:hint="eastAsia"/>
                <w:szCs w:val="21"/>
              </w:rPr>
              <w:t>璟文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111410102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30728843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syramo_jingjing</w:t>
            </w:r>
          </w:p>
        </w:tc>
        <w:tc>
          <w:tcPr>
            <w:tcW w:w="3471" w:type="dxa"/>
            <w:vAlign w:val="center"/>
          </w:tcPr>
          <w:p w:rsidR="002A67AC" w:rsidRPr="00FF38F4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645FED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13564833661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环科</w:t>
            </w:r>
            <w:r w:rsidRPr="00900E5E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赵依萍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111420118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1216401578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yp_pledge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645FED">
              <w:rPr>
                <w:rFonts w:ascii="仿宋_GB2312" w:eastAsia="仿宋_GB2312" w:hint="eastAsia"/>
                <w:szCs w:val="21"/>
              </w:rPr>
              <w:t>堇荼蘼流年</w:t>
            </w:r>
            <w:r w:rsidRPr="00645FED">
              <w:rPr>
                <w:rFonts w:ascii="仿宋_GB2312" w:eastAsia="仿宋_GB2312"/>
                <w:szCs w:val="21"/>
              </w:rPr>
              <w:t>cyrstal</w:t>
            </w:r>
            <w:r w:rsidRPr="00645FED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18817320702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环科</w:t>
            </w:r>
            <w:r w:rsidRPr="00900E5E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FF38F4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徐</w:t>
            </w:r>
            <w:r w:rsidRPr="00FF38F4">
              <w:rPr>
                <w:rFonts w:ascii="仿宋_GB2312" w:eastAsia="仿宋_GB2312" w:hint="eastAsia"/>
                <w:szCs w:val="21"/>
              </w:rPr>
              <w:t>健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111420121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1136043980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18817381184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5A1C70">
              <w:rPr>
                <w:rFonts w:ascii="仿宋_GB2312" w:eastAsia="仿宋_GB2312" w:hint="eastAsia"/>
                <w:szCs w:val="21"/>
              </w:rPr>
              <w:t>秒速</w:t>
            </w:r>
            <w:smartTag w:uri="urn:schemas-microsoft-com:office:smarttags" w:element="chmetcnv">
              <w:smartTagPr>
                <w:attr w:name="SourceValue" w:val="5"/>
                <w:attr w:name="HasSpace" w:val="False"/>
                <w:attr w:name="Negative" w:val="False"/>
                <w:attr w:name="NumberType" w:val="3"/>
                <w:attr w:name="TCSC" w:val="1"/>
              </w:smartTagPr>
              <w:r w:rsidRPr="005A1C70">
                <w:rPr>
                  <w:rFonts w:ascii="仿宋_GB2312" w:eastAsia="仿宋_GB2312" w:hint="eastAsia"/>
                  <w:szCs w:val="21"/>
                </w:rPr>
                <w:t>五厘米</w:t>
              </w:r>
            </w:smartTag>
            <w:r w:rsidRPr="005A1C70">
              <w:rPr>
                <w:rFonts w:ascii="仿宋_GB2312" w:eastAsia="仿宋_GB2312"/>
                <w:szCs w:val="21"/>
              </w:rPr>
              <w:t>12</w:t>
            </w:r>
            <w:r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18817381184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建筑</w:t>
            </w:r>
            <w:r w:rsidRPr="00900E5E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孙宇婷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111430107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1906939630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18817381202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245224">
              <w:rPr>
                <w:rFonts w:ascii="仿宋_GB2312" w:eastAsia="仿宋_GB2312"/>
                <w:szCs w:val="21"/>
              </w:rPr>
              <w:t>1906939630@qq.com</w:t>
            </w:r>
            <w:r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18817381202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建筑</w:t>
            </w:r>
            <w:r w:rsidRPr="00900E5E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李瑞岩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111430106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992597202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992597202</w:t>
            </w:r>
          </w:p>
        </w:tc>
        <w:tc>
          <w:tcPr>
            <w:tcW w:w="3471" w:type="dxa"/>
            <w:vAlign w:val="center"/>
          </w:tcPr>
          <w:p w:rsidR="002A67AC" w:rsidRPr="00245224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hyperlink r:id="rId6" w:history="1">
              <w:r w:rsidRPr="000B132B">
                <w:rPr>
                  <w:rFonts w:ascii="仿宋_GB2312" w:eastAsia="仿宋_GB2312"/>
                  <w:szCs w:val="21"/>
                </w:rPr>
                <w:t>992597202@qq.com</w:t>
              </w:r>
            </w:hyperlink>
          </w:p>
          <w:p w:rsidR="002A67AC" w:rsidRPr="009434FF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434FF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18817326048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建筑</w:t>
            </w:r>
            <w:r w:rsidRPr="00900E5E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董立刚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111430210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279055653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leondongdlg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董立刚的微博</w:t>
            </w:r>
            <w:r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13301817191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建筑</w:t>
            </w:r>
            <w:r w:rsidRPr="00900E5E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费一超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111430211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446834739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n13621jp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无言超</w:t>
            </w:r>
            <w:r w:rsidRPr="00900E5E">
              <w:rPr>
                <w:rFonts w:ascii="仿宋_GB2312" w:eastAsia="仿宋_GB2312"/>
                <w:szCs w:val="21"/>
              </w:rPr>
              <w:t>-SK</w:t>
            </w:r>
            <w:r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15921301521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能环</w:t>
            </w:r>
            <w:r w:rsidRPr="00900E5E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张慧琳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111440103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691561781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zhanghuilin343859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慧琳小朋友不要太贪心</w:t>
            </w:r>
            <w:r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18817327726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能环</w:t>
            </w:r>
            <w:r w:rsidRPr="00900E5E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常佳璐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111440108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876218380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876218380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浅黛微妆</w:t>
            </w:r>
            <w:r w:rsidRPr="00900E5E">
              <w:rPr>
                <w:rFonts w:ascii="仿宋_GB2312" w:eastAsia="仿宋_GB2312"/>
                <w:szCs w:val="21"/>
              </w:rPr>
              <w:t>azz</w:t>
            </w:r>
            <w:r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18817324327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环卓</w:t>
            </w:r>
            <w:r w:rsidRPr="00900E5E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陈睿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121410128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523320610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ruirui813318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15021722063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环卓</w:t>
            </w:r>
            <w:r w:rsidRPr="00900E5E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李梦瑶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121410116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479670992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wawalovehan</w:t>
            </w:r>
          </w:p>
        </w:tc>
        <w:tc>
          <w:tcPr>
            <w:tcW w:w="3471" w:type="dxa"/>
            <w:vAlign w:val="center"/>
          </w:tcPr>
          <w:p w:rsidR="002A67AC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hyperlink r:id="rId7" w:history="1">
              <w:r>
                <w:rPr>
                  <w:rFonts w:ascii="仿宋_GB2312" w:eastAsia="仿宋_GB2312"/>
                  <w:szCs w:val="21"/>
                </w:rPr>
                <w:t>wawa</w:t>
              </w:r>
              <w:r>
                <w:rPr>
                  <w:rFonts w:ascii="仿宋_GB2312" w:eastAsia="仿宋_GB2312" w:hint="eastAsia"/>
                  <w:szCs w:val="21"/>
                </w:rPr>
                <w:t>不想起名字</w:t>
              </w:r>
            </w:hyperlink>
          </w:p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18817828523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环工</w:t>
            </w:r>
            <w:r w:rsidRPr="00900E5E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李彤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121410148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1049070716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IAM19930909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IAM19930909</w:t>
            </w:r>
            <w:r w:rsidRPr="00900E5E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18817828311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环工</w:t>
            </w:r>
            <w:r w:rsidRPr="00900E5E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马欣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121410157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1216148040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Mx1216148040</w:t>
            </w:r>
          </w:p>
        </w:tc>
        <w:tc>
          <w:tcPr>
            <w:tcW w:w="3471" w:type="dxa"/>
            <w:vAlign w:val="center"/>
          </w:tcPr>
          <w:p w:rsidR="002A67AC" w:rsidRPr="00FF38F4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5A1C70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18817831972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环科</w:t>
            </w:r>
            <w:r w:rsidRPr="00900E5E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凌燕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121420112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594557541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minily21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凌小井</w:t>
            </w:r>
            <w:r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18817828620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环科</w:t>
            </w:r>
            <w:r w:rsidRPr="00900E5E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陈星宇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121420110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455892046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cxy121420110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飘若云曦</w:t>
            </w:r>
            <w:r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18817830885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建筑</w:t>
            </w:r>
            <w:r w:rsidRPr="00900E5E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杜一博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121430117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844891270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杜杜</w:t>
            </w:r>
            <w:r w:rsidRPr="00900E5E">
              <w:rPr>
                <w:rFonts w:ascii="仿宋_GB2312" w:eastAsia="仿宋_GB2312"/>
                <w:szCs w:val="21"/>
              </w:rPr>
              <w:t>BO</w:t>
            </w:r>
          </w:p>
        </w:tc>
        <w:tc>
          <w:tcPr>
            <w:tcW w:w="3471" w:type="dxa"/>
            <w:vAlign w:val="center"/>
          </w:tcPr>
          <w:p w:rsidR="002A67AC" w:rsidRPr="00FF38F4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844891270</w:t>
            </w:r>
            <w:r w:rsidRPr="000B132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18817831134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建筑</w:t>
            </w:r>
            <w:r w:rsidRPr="00900E5E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王自强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121430128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727501490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wxiDevalicw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_Young_for_u_</w:t>
            </w:r>
            <w:r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13162735032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建筑</w:t>
            </w:r>
            <w:r w:rsidRPr="00900E5E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钱宇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121430222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1617316444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13764418420</w:t>
            </w:r>
            <w:r w:rsidRPr="000B132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13764618420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建筑</w:t>
            </w:r>
            <w:r w:rsidRPr="00900E5E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颜爽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121430221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277022002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颜寒</w:t>
            </w:r>
            <w:r w:rsidRPr="000B132B">
              <w:rPr>
                <w:rFonts w:ascii="仿宋_GB2312" w:eastAsia="仿宋_GB2312"/>
                <w:szCs w:val="21"/>
              </w:rPr>
              <w:t>dreams</w:t>
            </w:r>
            <w:r w:rsidRPr="000B132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18817830370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能环</w:t>
            </w:r>
            <w:r w:rsidRPr="00900E5E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张萤微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121440102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470094277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zyw_470094277</w:t>
            </w:r>
          </w:p>
        </w:tc>
        <w:tc>
          <w:tcPr>
            <w:tcW w:w="3471" w:type="dxa"/>
            <w:vAlign w:val="center"/>
          </w:tcPr>
          <w:p w:rsidR="002A67AC" w:rsidRPr="00A659A5" w:rsidRDefault="002A67AC" w:rsidP="00F46BA9">
            <w:pPr>
              <w:jc w:val="center"/>
              <w:rPr>
                <w:rFonts w:ascii="仿宋_GB2312" w:eastAsia="仿宋_GB2312"/>
                <w:szCs w:val="21"/>
                <w:lang w:val="it-IT"/>
              </w:rPr>
            </w:pPr>
            <w:r w:rsidRPr="00A659A5">
              <w:rPr>
                <w:rFonts w:ascii="仿宋_GB2312" w:eastAsia="仿宋_GB2312"/>
                <w:szCs w:val="21"/>
                <w:lang w:val="it-IT"/>
              </w:rPr>
              <w:t>___simoncat</w:t>
            </w:r>
            <w:r w:rsidRPr="00A659A5">
              <w:rPr>
                <w:rFonts w:ascii="仿宋_GB2312" w:eastAsia="仿宋_GB2312" w:hint="eastAsia"/>
                <w:szCs w:val="21"/>
                <w:lang w:val="it-IT"/>
              </w:rPr>
              <w:t>（</w:t>
            </w:r>
            <w:r>
              <w:rPr>
                <w:rFonts w:ascii="仿宋_GB2312" w:eastAsia="仿宋_GB2312" w:hint="eastAsia"/>
                <w:szCs w:val="21"/>
              </w:rPr>
              <w:t>新浪</w:t>
            </w:r>
            <w:r w:rsidRPr="00A659A5">
              <w:rPr>
                <w:rFonts w:ascii="仿宋_GB2312" w:eastAsia="仿宋_GB2312" w:hint="eastAsia"/>
                <w:szCs w:val="21"/>
                <w:lang w:val="it-IT"/>
              </w:rPr>
              <w:t>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15900457954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能环</w:t>
            </w:r>
            <w:r w:rsidRPr="00900E5E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归英东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121440110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464406399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ghost_master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笑面</w:t>
            </w:r>
            <w:r w:rsidRPr="00FF38F4">
              <w:rPr>
                <w:rFonts w:ascii="仿宋_GB2312" w:eastAsia="仿宋_GB2312" w:hint="eastAsia"/>
                <w:szCs w:val="21"/>
              </w:rPr>
              <w:t>隂謀</w:t>
            </w:r>
            <w:r w:rsidRPr="00900E5E">
              <w:rPr>
                <w:rFonts w:ascii="仿宋_GB2312" w:eastAsia="仿宋_GB2312" w:hint="eastAsia"/>
                <w:szCs w:val="21"/>
              </w:rPr>
              <w:t>家（新浪）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15921402989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环卓</w:t>
            </w:r>
            <w:r w:rsidRPr="00900E5E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王燕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131410124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1115398036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wojiahuijing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小编辑小小（新浪）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13778507988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环卓</w:t>
            </w:r>
            <w:r w:rsidRPr="00900E5E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徐沁颖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131410102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575156353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F38F4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人人余三心七禾页</w:t>
            </w:r>
            <w:r w:rsidRPr="000B132B">
              <w:rPr>
                <w:rFonts w:ascii="仿宋_GB2312" w:eastAsia="仿宋_GB2312"/>
                <w:szCs w:val="21"/>
              </w:rPr>
              <w:t xml:space="preserve"> (</w:t>
            </w:r>
            <w:r w:rsidRPr="000B132B">
              <w:rPr>
                <w:rFonts w:ascii="仿宋_GB2312" w:eastAsia="仿宋_GB2312" w:hint="eastAsia"/>
                <w:szCs w:val="21"/>
              </w:rPr>
              <w:t>新浪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15121096890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环工</w:t>
            </w:r>
            <w:r w:rsidRPr="00900E5E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周伟竹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131410132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472603611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472603611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Dreamer_</w:t>
            </w:r>
            <w:r w:rsidRPr="00900E5E">
              <w:rPr>
                <w:rFonts w:ascii="仿宋_GB2312" w:eastAsia="仿宋_GB2312" w:hint="eastAsia"/>
                <w:szCs w:val="21"/>
              </w:rPr>
              <w:t>竹子</w:t>
            </w:r>
            <w:r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15000806002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环工</w:t>
            </w:r>
            <w:r w:rsidRPr="00900E5E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周鑫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131410141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1214684702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F38F4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645FED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13122873735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环科</w:t>
            </w:r>
            <w:r w:rsidRPr="00900E5E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邓煌炜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131420108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895682813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DHW-895682813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这样就止步了</w:t>
            </w:r>
            <w:r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15000795507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环科</w:t>
            </w:r>
            <w:r w:rsidRPr="00900E5E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汤昊</w:t>
            </w:r>
            <w:r w:rsidRPr="00FF38F4">
              <w:rPr>
                <w:rFonts w:ascii="仿宋_GB2312" w:eastAsia="仿宋_GB2312" w:hint="eastAsia"/>
                <w:szCs w:val="21"/>
              </w:rPr>
              <w:t>玥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131420103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928812658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Erinnyes_Ghost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沉迷基三吃自己的汤包</w:t>
            </w:r>
            <w:r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13817122769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建筑</w:t>
            </w:r>
            <w:r w:rsidRPr="00900E5E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徐晓莹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131430108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981423218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xyy_sherry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5A1C70">
              <w:rPr>
                <w:rFonts w:ascii="仿宋_GB2312" w:eastAsia="仿宋_GB2312"/>
                <w:szCs w:val="21"/>
              </w:rPr>
              <w:t>xxy_sherry</w:t>
            </w:r>
            <w:r w:rsidRPr="000B132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15001839858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建筑</w:t>
            </w:r>
            <w:r w:rsidRPr="00900E5E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李凌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131430125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1152095626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F38F4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645FED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15000896727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建筑</w:t>
            </w:r>
            <w:r w:rsidRPr="00900E5E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徐文松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131430225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942622310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 xml:space="preserve">muyu360121 ( </w:t>
            </w:r>
            <w:r w:rsidRPr="000B132B">
              <w:rPr>
                <w:rFonts w:ascii="仿宋_GB2312" w:eastAsia="仿宋_GB2312" w:hint="eastAsia"/>
                <w:szCs w:val="21"/>
              </w:rPr>
              <w:t>腾讯</w:t>
            </w:r>
            <w:r w:rsidRPr="000B132B">
              <w:rPr>
                <w:rFonts w:ascii="仿宋_GB2312" w:eastAsia="仿宋_GB2312"/>
                <w:szCs w:val="21"/>
              </w:rPr>
              <w:t xml:space="preserve"> )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15000759525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建筑</w:t>
            </w:r>
            <w:r w:rsidRPr="00900E5E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郑春慧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131430207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648255989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648255989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F38F4">
              <w:rPr>
                <w:rFonts w:ascii="仿宋_GB2312" w:eastAsia="仿宋_GB2312" w:hint="eastAsia"/>
                <w:szCs w:val="21"/>
              </w:rPr>
              <w:t>暻</w:t>
            </w:r>
            <w:r w:rsidRPr="00900E5E">
              <w:rPr>
                <w:rFonts w:ascii="仿宋_GB2312" w:eastAsia="仿宋_GB2312" w:hint="eastAsia"/>
                <w:szCs w:val="21"/>
              </w:rPr>
              <w:t>凉</w:t>
            </w:r>
            <w:r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15000852679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能环</w:t>
            </w:r>
            <w:r w:rsidRPr="00900E5E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郝一楠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131440117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516692195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hyn15942909400</w:t>
            </w:r>
          </w:p>
        </w:tc>
        <w:tc>
          <w:tcPr>
            <w:tcW w:w="3471" w:type="dxa"/>
            <w:vAlign w:val="center"/>
          </w:tcPr>
          <w:p w:rsidR="002A67AC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-</w:t>
            </w:r>
            <w:r w:rsidRPr="00900E5E">
              <w:rPr>
                <w:rFonts w:ascii="仿宋_GB2312" w:eastAsia="仿宋_GB2312" w:hint="eastAsia"/>
                <w:szCs w:val="21"/>
              </w:rPr>
              <w:t>他他是仙人掌</w:t>
            </w:r>
            <w:r w:rsidRPr="00900E5E">
              <w:rPr>
                <w:rFonts w:ascii="仿宋_GB2312" w:eastAsia="仿宋_GB2312"/>
                <w:szCs w:val="21"/>
              </w:rPr>
              <w:t>-</w:t>
            </w:r>
          </w:p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15001826073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能环</w:t>
            </w:r>
            <w:r w:rsidRPr="00900E5E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杜世兴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131440127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549796889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Ace_Dsx</w:t>
            </w:r>
          </w:p>
        </w:tc>
        <w:tc>
          <w:tcPr>
            <w:tcW w:w="3471" w:type="dxa"/>
            <w:vAlign w:val="center"/>
          </w:tcPr>
          <w:p w:rsidR="002A67AC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杜世兴脾气很好</w:t>
            </w:r>
          </w:p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/>
                <w:szCs w:val="21"/>
              </w:rPr>
              <w:t>15000806289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F38F4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BA37DD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环境</w:t>
            </w:r>
            <w:r>
              <w:rPr>
                <w:rFonts w:ascii="仿宋_GB2312" w:eastAsia="仿宋_GB2312"/>
                <w:szCs w:val="21"/>
              </w:rPr>
              <w:t>1301</w:t>
            </w:r>
            <w:r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袁丽婷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5116BB">
              <w:rPr>
                <w:rFonts w:ascii="仿宋_GB2312" w:eastAsia="仿宋_GB2312"/>
                <w:szCs w:val="21"/>
              </w:rPr>
              <w:t>2131230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396076106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5116BB">
              <w:rPr>
                <w:rFonts w:ascii="仿宋_GB2312" w:eastAsia="仿宋_GB2312"/>
                <w:szCs w:val="21"/>
              </w:rPr>
              <w:t>potato-ting1990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@</w:t>
            </w:r>
            <w:r w:rsidRPr="005116BB">
              <w:rPr>
                <w:rFonts w:ascii="仿宋_GB2312" w:eastAsia="仿宋_GB2312"/>
                <w:szCs w:val="21"/>
              </w:rPr>
              <w:t xml:space="preserve">aman-wb( </w:t>
            </w:r>
            <w:r w:rsidRPr="005116BB">
              <w:rPr>
                <w:rFonts w:ascii="仿宋_GB2312" w:eastAsia="仿宋_GB2312" w:hint="eastAsia"/>
                <w:szCs w:val="21"/>
              </w:rPr>
              <w:t>腾讯）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5116BB">
              <w:rPr>
                <w:rFonts w:ascii="仿宋_GB2312" w:eastAsia="仿宋_GB2312"/>
                <w:szCs w:val="21"/>
              </w:rPr>
              <w:t>15021651724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F38F4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BA37DD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环境</w:t>
            </w:r>
            <w:r>
              <w:rPr>
                <w:rFonts w:ascii="仿宋_GB2312" w:eastAsia="仿宋_GB2312"/>
                <w:szCs w:val="21"/>
              </w:rPr>
              <w:t>1301</w:t>
            </w:r>
            <w:r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叶筱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1F48AE">
              <w:rPr>
                <w:rFonts w:ascii="仿宋_GB2312" w:eastAsia="仿宋_GB2312"/>
                <w:szCs w:val="21"/>
              </w:rPr>
              <w:t>2131251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1F48AE">
              <w:rPr>
                <w:rFonts w:ascii="仿宋_GB2312" w:eastAsia="仿宋_GB2312"/>
                <w:szCs w:val="21"/>
              </w:rPr>
              <w:t>568334370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1F48AE">
              <w:rPr>
                <w:rFonts w:ascii="仿宋_GB2312" w:eastAsia="仿宋_GB2312"/>
                <w:szCs w:val="21"/>
              </w:rPr>
              <w:t>yx568334370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yexiaohaha</w:t>
            </w:r>
            <w:r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95248">
              <w:rPr>
                <w:rFonts w:ascii="仿宋_GB2312" w:eastAsia="仿宋_GB2312"/>
                <w:szCs w:val="21"/>
              </w:rPr>
              <w:t>15021321792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F38F4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BA37DD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环境</w:t>
            </w:r>
            <w:r>
              <w:rPr>
                <w:rFonts w:ascii="仿宋_GB2312" w:eastAsia="仿宋_GB2312"/>
                <w:szCs w:val="21"/>
              </w:rPr>
              <w:t>1302</w:t>
            </w:r>
            <w:r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欧阳赣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2131284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449365341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ouyanggan2594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13262883687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F38F4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BA37DD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环境</w:t>
            </w:r>
            <w:r>
              <w:rPr>
                <w:rFonts w:ascii="仿宋_GB2312" w:eastAsia="仿宋_GB2312"/>
                <w:szCs w:val="21"/>
              </w:rPr>
              <w:t>1302</w:t>
            </w:r>
            <w:r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杨芳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5116BB">
              <w:rPr>
                <w:rFonts w:ascii="仿宋_GB2312" w:eastAsia="仿宋_GB2312"/>
                <w:szCs w:val="21"/>
              </w:rPr>
              <w:t>2131274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5116BB">
              <w:rPr>
                <w:rFonts w:ascii="仿宋_GB2312" w:eastAsia="仿宋_GB2312"/>
                <w:szCs w:val="21"/>
              </w:rPr>
              <w:t>1160515316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5116BB">
              <w:rPr>
                <w:rFonts w:ascii="仿宋_GB2312" w:eastAsia="仿宋_GB2312"/>
                <w:szCs w:val="21"/>
              </w:rPr>
              <w:t>yf912759447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5116BB">
              <w:rPr>
                <w:rFonts w:ascii="仿宋_GB2312" w:eastAsia="仿宋_GB2312"/>
                <w:szCs w:val="21"/>
              </w:rPr>
              <w:t>dewu008</w:t>
            </w:r>
            <w:r>
              <w:rPr>
                <w:rFonts w:ascii="仿宋_GB2312" w:eastAsia="仿宋_GB2312" w:hint="eastAsia"/>
                <w:szCs w:val="21"/>
              </w:rPr>
              <w:t>（新浪</w:t>
            </w:r>
            <w:r w:rsidRPr="005116BB">
              <w:rPr>
                <w:rFonts w:ascii="仿宋_GB2312" w:eastAsia="仿宋_GB2312" w:hint="eastAsia"/>
                <w:szCs w:val="21"/>
              </w:rPr>
              <w:t>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5116BB">
              <w:rPr>
                <w:rFonts w:ascii="仿宋_GB2312" w:eastAsia="仿宋_GB2312"/>
                <w:szCs w:val="21"/>
              </w:rPr>
              <w:t>18221971187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F38F4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BA37DD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环境</w:t>
            </w:r>
            <w:r>
              <w:rPr>
                <w:rFonts w:ascii="仿宋_GB2312" w:eastAsia="仿宋_GB2312"/>
                <w:szCs w:val="21"/>
              </w:rPr>
              <w:t>1303</w:t>
            </w:r>
            <w:r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刘国秀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5116BB">
              <w:rPr>
                <w:rFonts w:ascii="仿宋_GB2312" w:eastAsia="仿宋_GB2312"/>
                <w:szCs w:val="21"/>
              </w:rPr>
              <w:t>2131344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5116BB">
              <w:rPr>
                <w:rFonts w:ascii="仿宋_GB2312" w:eastAsia="仿宋_GB2312"/>
                <w:szCs w:val="21"/>
              </w:rPr>
              <w:t>408063878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5116BB">
              <w:rPr>
                <w:rFonts w:ascii="仿宋_GB2312" w:eastAsia="仿宋_GB2312"/>
                <w:szCs w:val="21"/>
              </w:rPr>
              <w:t>lgxzls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5116BB">
              <w:rPr>
                <w:rFonts w:ascii="仿宋_GB2312" w:eastAsia="仿宋_GB2312" w:hint="eastAsia"/>
                <w:szCs w:val="21"/>
              </w:rPr>
              <w:t>秀秀在路上（新浪）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5116BB">
              <w:rPr>
                <w:rFonts w:ascii="仿宋_GB2312" w:eastAsia="仿宋_GB2312"/>
                <w:szCs w:val="21"/>
              </w:rPr>
              <w:t>15021993135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F38F4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BA37DD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环境</w:t>
            </w:r>
            <w:r>
              <w:rPr>
                <w:rFonts w:ascii="仿宋_GB2312" w:eastAsia="仿宋_GB2312"/>
                <w:szCs w:val="21"/>
              </w:rPr>
              <w:t>1303</w:t>
            </w:r>
            <w:r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梅林春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84B7A">
              <w:rPr>
                <w:rFonts w:ascii="仿宋_GB2312" w:eastAsia="仿宋_GB2312"/>
                <w:szCs w:val="21"/>
              </w:rPr>
              <w:t>2131341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84B7A">
              <w:rPr>
                <w:rFonts w:ascii="仿宋_GB2312" w:eastAsia="仿宋_GB2312"/>
                <w:szCs w:val="21"/>
              </w:rPr>
              <w:t>610746410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84B7A">
              <w:rPr>
                <w:rFonts w:ascii="仿宋_GB2312" w:eastAsia="仿宋_GB2312"/>
                <w:szCs w:val="21"/>
              </w:rPr>
              <w:t>meilc2131341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84B7A">
              <w:rPr>
                <w:rFonts w:ascii="仿宋_GB2312" w:eastAsia="仿宋_GB2312"/>
                <w:szCs w:val="21"/>
              </w:rPr>
              <w:t>@M229888626</w:t>
            </w:r>
            <w:r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84B7A">
              <w:rPr>
                <w:rFonts w:ascii="仿宋_GB2312" w:eastAsia="仿宋_GB2312"/>
                <w:szCs w:val="21"/>
              </w:rPr>
              <w:t>13076947269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F38F4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BA37DD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环境</w:t>
            </w:r>
            <w:r>
              <w:rPr>
                <w:rFonts w:ascii="仿宋_GB2312" w:eastAsia="仿宋_GB2312"/>
                <w:szCs w:val="21"/>
              </w:rPr>
              <w:t>1201</w:t>
            </w:r>
            <w:r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于海钢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6A212E">
              <w:rPr>
                <w:rFonts w:ascii="仿宋_GB2312" w:eastAsia="仿宋_GB2312"/>
                <w:szCs w:val="21"/>
              </w:rPr>
              <w:t>2121183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6A212E">
              <w:rPr>
                <w:rFonts w:ascii="仿宋_GB2312" w:eastAsia="仿宋_GB2312"/>
                <w:szCs w:val="21"/>
              </w:rPr>
              <w:t>997459419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6A212E">
              <w:rPr>
                <w:rFonts w:ascii="仿宋_GB2312" w:eastAsia="仿宋_GB2312"/>
                <w:szCs w:val="21"/>
              </w:rPr>
              <w:t>towalker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6A212E">
              <w:rPr>
                <w:rFonts w:ascii="仿宋_GB2312" w:eastAsia="仿宋_GB2312" w:hint="eastAsia"/>
                <w:szCs w:val="21"/>
              </w:rPr>
              <w:t>遥远的东方人（新浪）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6A212E">
              <w:rPr>
                <w:rFonts w:ascii="仿宋_GB2312" w:eastAsia="仿宋_GB2312"/>
                <w:szCs w:val="21"/>
              </w:rPr>
              <w:t>18818232681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F38F4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BA37DD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环境</w:t>
            </w:r>
            <w:r>
              <w:rPr>
                <w:rFonts w:ascii="仿宋_GB2312" w:eastAsia="仿宋_GB2312"/>
                <w:szCs w:val="21"/>
              </w:rPr>
              <w:t>1201</w:t>
            </w:r>
            <w:r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434FF">
              <w:rPr>
                <w:rFonts w:ascii="仿宋_GB2312" w:eastAsia="仿宋_GB2312" w:hint="eastAsia"/>
                <w:szCs w:val="21"/>
              </w:rPr>
              <w:t>何龙靓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434FF">
              <w:rPr>
                <w:rFonts w:ascii="仿宋_GB2312" w:eastAsia="仿宋_GB2312"/>
                <w:szCs w:val="21"/>
              </w:rPr>
              <w:t>2121177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434FF">
              <w:rPr>
                <w:rFonts w:ascii="仿宋_GB2312" w:eastAsia="仿宋_GB2312"/>
                <w:szCs w:val="21"/>
              </w:rPr>
              <w:t>461053868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434FF">
              <w:rPr>
                <w:rFonts w:ascii="仿宋_GB2312" w:eastAsia="仿宋_GB2312"/>
                <w:szCs w:val="21"/>
              </w:rPr>
              <w:t>461053868</w:t>
            </w:r>
          </w:p>
        </w:tc>
        <w:tc>
          <w:tcPr>
            <w:tcW w:w="3471" w:type="dxa"/>
            <w:vAlign w:val="center"/>
          </w:tcPr>
          <w:p w:rsidR="002A67AC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hyperlink r:id="rId8" w:history="1">
              <w:r w:rsidRPr="009434FF">
                <w:rPr>
                  <w:rFonts w:ascii="仿宋_GB2312" w:eastAsia="仿宋_GB2312"/>
                  <w:szCs w:val="21"/>
                </w:rPr>
                <w:t>461053868@qq.com</w:t>
              </w:r>
            </w:hyperlink>
          </w:p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434FF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434FF">
              <w:rPr>
                <w:rFonts w:ascii="仿宋_GB2312" w:eastAsia="仿宋_GB2312"/>
                <w:szCs w:val="21"/>
              </w:rPr>
              <w:t>18817842348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F38F4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BA37DD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环境</w:t>
            </w:r>
            <w:r>
              <w:rPr>
                <w:rFonts w:ascii="仿宋_GB2312" w:eastAsia="仿宋_GB2312"/>
                <w:szCs w:val="21"/>
              </w:rPr>
              <w:t>1202</w:t>
            </w:r>
            <w:r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贺肖芳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33455">
              <w:rPr>
                <w:rFonts w:ascii="仿宋_GB2312" w:eastAsia="仿宋_GB2312"/>
                <w:szCs w:val="21"/>
              </w:rPr>
              <w:t>212121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33455">
              <w:rPr>
                <w:rFonts w:ascii="仿宋_GB2312" w:eastAsia="仿宋_GB2312"/>
                <w:szCs w:val="21"/>
              </w:rPr>
              <w:t>356823705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33455">
              <w:rPr>
                <w:rFonts w:ascii="仿宋_GB2312" w:eastAsia="仿宋_GB2312"/>
                <w:szCs w:val="21"/>
              </w:rPr>
              <w:t>356823705</w:t>
            </w:r>
          </w:p>
        </w:tc>
        <w:tc>
          <w:tcPr>
            <w:tcW w:w="3471" w:type="dxa"/>
            <w:vAlign w:val="center"/>
          </w:tcPr>
          <w:p w:rsidR="002A67AC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hyperlink r:id="rId9" w:history="1">
              <w:r w:rsidRPr="00D33455">
                <w:rPr>
                  <w:rFonts w:ascii="仿宋_GB2312" w:eastAsia="仿宋_GB2312"/>
                  <w:szCs w:val="21"/>
                </w:rPr>
                <w:t>356823705@qq.com</w:t>
              </w:r>
            </w:hyperlink>
          </w:p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33455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33455">
              <w:rPr>
                <w:rFonts w:ascii="仿宋_GB2312" w:eastAsia="仿宋_GB2312"/>
                <w:szCs w:val="21"/>
              </w:rPr>
              <w:t>18818234051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F38F4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BA37DD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环境</w:t>
            </w:r>
            <w:r>
              <w:rPr>
                <w:rFonts w:ascii="仿宋_GB2312" w:eastAsia="仿宋_GB2312"/>
                <w:szCs w:val="21"/>
              </w:rPr>
              <w:t>1202</w:t>
            </w:r>
            <w:r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吕璠璠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2121236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00E5E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838070147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mh_pzkyj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米乎</w:t>
            </w:r>
            <w:r>
              <w:rPr>
                <w:rFonts w:ascii="仿宋_GB2312" w:eastAsia="仿宋_GB2312"/>
                <w:szCs w:val="21"/>
              </w:rPr>
              <w:t>_</w:t>
            </w:r>
            <w:r>
              <w:rPr>
                <w:rFonts w:ascii="仿宋_GB2312" w:eastAsia="仿宋_GB2312" w:hint="eastAsia"/>
                <w:szCs w:val="21"/>
              </w:rPr>
              <w:t>飘</w:t>
            </w:r>
            <w:r>
              <w:rPr>
                <w:rFonts w:ascii="仿宋_GB2312" w:eastAsia="仿宋_GB2312"/>
                <w:szCs w:val="21"/>
              </w:rPr>
              <w:t>zhi</w:t>
            </w:r>
            <w:r>
              <w:rPr>
                <w:rFonts w:ascii="仿宋_GB2312" w:eastAsia="仿宋_GB2312" w:hint="eastAsia"/>
                <w:szCs w:val="21"/>
              </w:rPr>
              <w:t>咔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18818235917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567A1C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602E13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环境博士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刘娜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6A212E">
              <w:rPr>
                <w:rFonts w:ascii="仿宋_GB2312" w:eastAsia="仿宋_GB2312"/>
                <w:szCs w:val="21"/>
              </w:rPr>
              <w:t>1132075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6A212E">
              <w:rPr>
                <w:rFonts w:ascii="仿宋_GB2312" w:eastAsia="仿宋_GB2312"/>
                <w:szCs w:val="21"/>
              </w:rPr>
              <w:t>2623861445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6A212E">
              <w:rPr>
                <w:rFonts w:ascii="仿宋_GB2312" w:eastAsia="仿宋_GB2312"/>
                <w:szCs w:val="21"/>
              </w:rPr>
              <w:t>liuna900301</w:t>
            </w:r>
          </w:p>
        </w:tc>
        <w:tc>
          <w:tcPr>
            <w:tcW w:w="3471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6A212E">
              <w:rPr>
                <w:rFonts w:ascii="仿宋_GB2312" w:eastAsia="仿宋_GB2312"/>
                <w:szCs w:val="21"/>
              </w:rPr>
              <w:t>evie0301</w:t>
            </w:r>
            <w:r w:rsidRPr="006A212E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6A212E">
              <w:rPr>
                <w:rFonts w:ascii="仿宋_GB2312" w:eastAsia="仿宋_GB2312"/>
                <w:szCs w:val="21"/>
              </w:rPr>
              <w:t>18817332856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567A1C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602E13">
              <w:rPr>
                <w:rFonts w:ascii="仿宋_GB2312" w:eastAsia="仿宋_GB2312" w:hint="eastAsia"/>
                <w:szCs w:val="21"/>
              </w:rPr>
              <w:t>环境学院</w:t>
            </w:r>
          </w:p>
        </w:tc>
        <w:tc>
          <w:tcPr>
            <w:tcW w:w="857" w:type="dxa"/>
            <w:vAlign w:val="center"/>
          </w:tcPr>
          <w:p w:rsidR="002A67AC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环境博士</w:t>
            </w:r>
          </w:p>
        </w:tc>
        <w:tc>
          <w:tcPr>
            <w:tcW w:w="93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王玮</w:t>
            </w:r>
          </w:p>
        </w:tc>
        <w:tc>
          <w:tcPr>
            <w:tcW w:w="1498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1142096</w:t>
            </w:r>
          </w:p>
        </w:tc>
        <w:tc>
          <w:tcPr>
            <w:tcW w:w="12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377944002</w:t>
            </w:r>
          </w:p>
        </w:tc>
        <w:tc>
          <w:tcPr>
            <w:tcW w:w="2750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377944002</w:t>
            </w:r>
          </w:p>
        </w:tc>
        <w:tc>
          <w:tcPr>
            <w:tcW w:w="3471" w:type="dxa"/>
            <w:vAlign w:val="center"/>
          </w:tcPr>
          <w:p w:rsidR="002A67AC" w:rsidRPr="000F4878" w:rsidRDefault="002A67AC" w:rsidP="00F46BA9">
            <w:pPr>
              <w:jc w:val="center"/>
              <w:rPr>
                <w:rFonts w:ascii="仿宋_GB2312" w:eastAsia="仿宋_GB2312"/>
                <w:szCs w:val="21"/>
                <w:lang w:val="it-IT"/>
              </w:rPr>
            </w:pPr>
            <w:r w:rsidRPr="000F4878">
              <w:rPr>
                <w:rFonts w:ascii="仿宋_GB2312" w:eastAsia="仿宋_GB2312"/>
                <w:szCs w:val="21"/>
                <w:lang w:val="it-IT"/>
              </w:rPr>
              <w:t>vivian_</w:t>
            </w:r>
            <w:r w:rsidRPr="009E1A8A">
              <w:rPr>
                <w:rFonts w:ascii="仿宋_GB2312" w:eastAsia="仿宋_GB2312" w:hint="eastAsia"/>
                <w:szCs w:val="21"/>
              </w:rPr>
              <w:t>瑋</w:t>
            </w:r>
            <w:r w:rsidRPr="000F4878">
              <w:rPr>
                <w:rFonts w:ascii="仿宋_GB2312" w:eastAsia="仿宋_GB2312" w:hint="eastAsia"/>
                <w:szCs w:val="21"/>
                <w:lang w:val="it-IT"/>
              </w:rPr>
              <w:t>（</w:t>
            </w:r>
            <w:r>
              <w:rPr>
                <w:rFonts w:ascii="仿宋_GB2312" w:eastAsia="仿宋_GB2312" w:hint="eastAsia"/>
                <w:szCs w:val="21"/>
              </w:rPr>
              <w:t>新浪</w:t>
            </w:r>
            <w:r w:rsidRPr="000F4878">
              <w:rPr>
                <w:rFonts w:ascii="仿宋_GB2312" w:eastAsia="仿宋_GB2312" w:hint="eastAsia"/>
                <w:szCs w:val="21"/>
                <w:lang w:val="it-IT"/>
              </w:rPr>
              <w:t>）</w:t>
            </w:r>
          </w:p>
        </w:tc>
        <w:tc>
          <w:tcPr>
            <w:tcW w:w="1685" w:type="dxa"/>
            <w:vAlign w:val="center"/>
          </w:tcPr>
          <w:p w:rsidR="002A67AC" w:rsidRPr="00900E5E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15001990966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日语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杨尹美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131220111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1607476989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yangdatui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yangdatui (</w:t>
            </w:r>
            <w:r w:rsidRPr="000B132B">
              <w:rPr>
                <w:rFonts w:ascii="仿宋_GB2312" w:eastAsia="仿宋_GB2312" w:hint="eastAsia"/>
                <w:szCs w:val="21"/>
              </w:rPr>
              <w:t>新浪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13761310439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日语</w:t>
            </w:r>
            <w:r w:rsidRPr="000B132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王珮樱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131220206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457141043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PainTT_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_</w:t>
            </w:r>
            <w:r w:rsidRPr="000B132B">
              <w:rPr>
                <w:rFonts w:ascii="仿宋_GB2312" w:eastAsia="仿宋_GB2312" w:hint="eastAsia"/>
                <w:szCs w:val="21"/>
              </w:rPr>
              <w:t>灰姑娘丢了水晶鞋</w:t>
            </w:r>
            <w:r w:rsidRPr="000B132B">
              <w:rPr>
                <w:rFonts w:ascii="仿宋_GB2312" w:eastAsia="仿宋_GB2312"/>
                <w:szCs w:val="21"/>
              </w:rPr>
              <w:t>(</w:t>
            </w:r>
            <w:r w:rsidRPr="000B132B">
              <w:rPr>
                <w:rFonts w:ascii="仿宋_GB2312" w:eastAsia="仿宋_GB2312" w:hint="eastAsia"/>
                <w:szCs w:val="21"/>
              </w:rPr>
              <w:t>新浪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13661911251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英语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徐平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131210123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2995146225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XP625414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平</w:t>
            </w:r>
            <w:r w:rsidRPr="000B132B">
              <w:rPr>
                <w:rFonts w:ascii="仿宋_GB2312" w:eastAsia="仿宋_GB2312"/>
                <w:szCs w:val="21"/>
              </w:rPr>
              <w:t>--</w:t>
            </w:r>
            <w:r w:rsidRPr="000B132B">
              <w:rPr>
                <w:rFonts w:ascii="仿宋_GB2312" w:eastAsia="仿宋_GB2312" w:hint="eastAsia"/>
                <w:szCs w:val="21"/>
              </w:rPr>
              <w:t>向阳</w:t>
            </w:r>
            <w:r w:rsidRPr="000B132B">
              <w:rPr>
                <w:rFonts w:ascii="仿宋_GB2312" w:eastAsia="仿宋_GB2312"/>
                <w:szCs w:val="21"/>
              </w:rPr>
              <w:t xml:space="preserve"> (</w:t>
            </w:r>
            <w:r w:rsidRPr="000B132B">
              <w:rPr>
                <w:rFonts w:ascii="仿宋_GB2312" w:eastAsia="仿宋_GB2312" w:hint="eastAsia"/>
                <w:szCs w:val="21"/>
              </w:rPr>
              <w:t>新浪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15021987856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英语</w:t>
            </w:r>
            <w:r w:rsidRPr="000B132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赵宇昕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131210208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598832274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xinxinchipaigu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昕昕昕昕耐次肉</w:t>
            </w:r>
            <w:r w:rsidRPr="000B132B">
              <w:rPr>
                <w:rFonts w:ascii="仿宋_GB2312" w:eastAsia="仿宋_GB2312"/>
                <w:szCs w:val="21"/>
              </w:rPr>
              <w:t>(</w:t>
            </w:r>
            <w:r w:rsidRPr="000B132B">
              <w:rPr>
                <w:rFonts w:ascii="仿宋_GB2312" w:eastAsia="仿宋_GB2312" w:hint="eastAsia"/>
                <w:szCs w:val="21"/>
              </w:rPr>
              <w:t>新浪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15214370890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英语</w:t>
            </w:r>
            <w:r w:rsidRPr="000B132B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王芯怡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131210306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2093936254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王芯怡</w:t>
            </w:r>
            <w:r w:rsidRPr="000B132B">
              <w:rPr>
                <w:rFonts w:ascii="仿宋_GB2312" w:eastAsia="仿宋_GB2312"/>
                <w:szCs w:val="21"/>
              </w:rPr>
              <w:t>lucy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樱花之恋水灵灵（新浪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13817447208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英语</w:t>
            </w:r>
            <w:r w:rsidRPr="000B132B">
              <w:rPr>
                <w:rFonts w:ascii="仿宋_GB2312" w:eastAsia="仿宋_GB2312"/>
                <w:szCs w:val="21"/>
              </w:rPr>
              <w:t>1304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孙惠慧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131210417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919615614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919615614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DdOoUuBbLlEe2333(</w:t>
            </w:r>
            <w:r w:rsidRPr="000B132B">
              <w:rPr>
                <w:rFonts w:ascii="仿宋_GB2312" w:eastAsia="仿宋_GB2312" w:hint="eastAsia"/>
                <w:szCs w:val="21"/>
              </w:rPr>
              <w:t>新浪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15000812201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日语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徐榭懿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121220109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2539373618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13621886286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夏夷</w:t>
            </w:r>
            <w:r w:rsidRPr="000B132B">
              <w:rPr>
                <w:rFonts w:ascii="仿宋_GB2312" w:eastAsia="仿宋_GB2312"/>
                <w:szCs w:val="21"/>
              </w:rPr>
              <w:t>1983(</w:t>
            </w:r>
            <w:r w:rsidRPr="000B132B">
              <w:rPr>
                <w:rFonts w:ascii="仿宋_GB2312" w:eastAsia="仿宋_GB2312" w:hint="eastAsia"/>
                <w:szCs w:val="21"/>
              </w:rPr>
              <w:t>新浪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13621886286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日语</w:t>
            </w:r>
            <w:r w:rsidRPr="000B132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毕传康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121220223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951490294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951490294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Bckniu(</w:t>
            </w:r>
            <w:r w:rsidRPr="000B132B">
              <w:rPr>
                <w:rFonts w:ascii="仿宋_GB2312" w:eastAsia="仿宋_GB2312" w:hint="eastAsia"/>
                <w:szCs w:val="21"/>
              </w:rPr>
              <w:t>腾讯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13524387768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英语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吕珺瑶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121210108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813971709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813971709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KEYLAN-VIC</w:t>
            </w:r>
            <w:r w:rsidRPr="000B132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18817832516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英语</w:t>
            </w:r>
            <w:r w:rsidRPr="000B132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嵇梦婷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121210205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1204871746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1204871746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Sherry</w:t>
            </w:r>
            <w:r w:rsidRPr="000B132B">
              <w:rPr>
                <w:rFonts w:ascii="仿宋_GB2312" w:eastAsia="仿宋_GB2312" w:hint="eastAsia"/>
                <w:szCs w:val="21"/>
              </w:rPr>
              <w:t>婷小囡</w:t>
            </w:r>
            <w:r w:rsidRPr="000B132B">
              <w:rPr>
                <w:rFonts w:ascii="仿宋_GB2312" w:eastAsia="仿宋_GB2312"/>
                <w:szCs w:val="21"/>
              </w:rPr>
              <w:t xml:space="preserve"> (</w:t>
            </w:r>
            <w:r w:rsidRPr="000B132B">
              <w:rPr>
                <w:rFonts w:ascii="仿宋_GB2312" w:eastAsia="仿宋_GB2312" w:hint="eastAsia"/>
                <w:szCs w:val="21"/>
              </w:rPr>
              <w:t>新浪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13585607208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英语</w:t>
            </w:r>
            <w:r w:rsidRPr="000B132B">
              <w:rPr>
                <w:rFonts w:ascii="仿宋_GB2312" w:eastAsia="仿宋_GB2312"/>
                <w:szCs w:val="21"/>
              </w:rPr>
              <w:t>1203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赵梦莲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121210321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738956215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Menglian_jasmine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Menglian_jasmine(</w:t>
            </w:r>
            <w:r w:rsidRPr="000B132B">
              <w:rPr>
                <w:rFonts w:ascii="仿宋_GB2312" w:eastAsia="仿宋_GB2312" w:hint="eastAsia"/>
                <w:szCs w:val="21"/>
              </w:rPr>
              <w:t>新浪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18817828742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日语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沈媛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111220119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657912319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s657912319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臭芝士蘸薯条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18817381394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日语</w:t>
            </w:r>
            <w:r w:rsidRPr="000B132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朱凤玲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111220215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799760250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ZERO0320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hyperlink r:id="rId10" w:history="1">
              <w:r w:rsidRPr="000B132B">
                <w:rPr>
                  <w:rFonts w:ascii="仿宋_GB2312" w:eastAsia="仿宋_GB2312" w:hint="eastAsia"/>
                  <w:szCs w:val="21"/>
                </w:rPr>
                <w:t>风聆</w:t>
              </w:r>
              <w:r w:rsidRPr="000B132B">
                <w:rPr>
                  <w:rFonts w:ascii="仿宋_GB2312" w:eastAsia="仿宋_GB2312"/>
                  <w:szCs w:val="21"/>
                </w:rPr>
                <w:t>032037 (</w:t>
              </w:r>
              <w:r w:rsidRPr="000B132B">
                <w:rPr>
                  <w:rFonts w:ascii="仿宋_GB2312" w:eastAsia="仿宋_GB2312" w:hint="eastAsia"/>
                  <w:szCs w:val="21"/>
                </w:rPr>
                <w:t>新浪</w:t>
              </w:r>
              <w:r w:rsidRPr="000B132B">
                <w:rPr>
                  <w:rFonts w:ascii="仿宋_GB2312" w:eastAsia="仿宋_GB2312"/>
                  <w:szCs w:val="21"/>
                </w:rPr>
                <w:t>)</w:t>
              </w:r>
            </w:hyperlink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18817320629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英语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洪晓茵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111210103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393750849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xiaoyinfanny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肥兔茵是我</w:t>
            </w:r>
            <w:r w:rsidRPr="000B132B">
              <w:rPr>
                <w:rFonts w:ascii="仿宋_GB2312" w:eastAsia="仿宋_GB2312"/>
                <w:szCs w:val="21"/>
              </w:rPr>
              <w:t>(</w:t>
            </w:r>
            <w:r w:rsidRPr="000B132B">
              <w:rPr>
                <w:rFonts w:ascii="仿宋_GB2312" w:eastAsia="仿宋_GB2312" w:hint="eastAsia"/>
                <w:szCs w:val="21"/>
              </w:rPr>
              <w:t>新浪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18817381416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英语</w:t>
            </w:r>
            <w:r w:rsidRPr="000B132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计宇昊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111210228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502616911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chrisphere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chrisphere_jee (</w:t>
            </w:r>
            <w:r w:rsidRPr="000B132B">
              <w:rPr>
                <w:rFonts w:ascii="仿宋_GB2312" w:eastAsia="仿宋_GB2312" w:hint="eastAsia"/>
                <w:szCs w:val="21"/>
              </w:rPr>
              <w:t>新浪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15921743728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英语</w:t>
            </w:r>
            <w:r w:rsidRPr="000B132B">
              <w:rPr>
                <w:rFonts w:ascii="仿宋_GB2312" w:eastAsia="仿宋_GB2312"/>
                <w:szCs w:val="21"/>
              </w:rPr>
              <w:t>1103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陈紫懿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111210305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235408247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235408247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235408247(</w:t>
            </w:r>
            <w:r w:rsidRPr="000B132B">
              <w:rPr>
                <w:rFonts w:ascii="仿宋_GB2312" w:eastAsia="仿宋_GB2312" w:hint="eastAsia"/>
                <w:szCs w:val="21"/>
              </w:rPr>
              <w:t>腾讯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13681650406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研究生团支部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夏梦茹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2131498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859026117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sky2408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夏</w:t>
            </w:r>
            <w:r w:rsidRPr="000B132B">
              <w:rPr>
                <w:rFonts w:ascii="仿宋_GB2312" w:eastAsia="仿宋_GB2312"/>
                <w:szCs w:val="21"/>
              </w:rPr>
              <w:t>shmily (</w:t>
            </w:r>
            <w:r w:rsidRPr="000B132B">
              <w:rPr>
                <w:rFonts w:ascii="仿宋_GB2312" w:eastAsia="仿宋_GB2312" w:hint="eastAsia"/>
                <w:szCs w:val="21"/>
              </w:rPr>
              <w:t>新浪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15021319951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外语学院分团委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杨超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分团委书记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1078485214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18717797067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东木易华（</w:t>
            </w:r>
            <w:r w:rsidRPr="000B132B">
              <w:rPr>
                <w:rFonts w:ascii="仿宋_GB2312" w:eastAsia="仿宋_GB2312"/>
                <w:szCs w:val="21"/>
              </w:rPr>
              <w:t>sina</w:t>
            </w:r>
            <w:r w:rsidRPr="000B132B">
              <w:rPr>
                <w:rFonts w:ascii="仿宋_GB2312" w:eastAsia="仿宋_GB2312" w:hint="eastAsia"/>
                <w:szCs w:val="21"/>
              </w:rPr>
              <w:t>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18717797067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日语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施恒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121220124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307185422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Brutalreign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Brutalreign(</w:t>
            </w:r>
            <w:r w:rsidRPr="000B132B">
              <w:rPr>
                <w:rFonts w:ascii="仿宋_GB2312" w:eastAsia="仿宋_GB2312" w:hint="eastAsia"/>
                <w:szCs w:val="21"/>
              </w:rPr>
              <w:t>新浪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18018697866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日语</w:t>
            </w:r>
            <w:r w:rsidRPr="000B132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何裕华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121220226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1205419544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hyh1205419544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1205419544</w:t>
            </w:r>
            <w:r w:rsidRPr="000B132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18817828334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英语</w:t>
            </w:r>
            <w:r w:rsidRPr="000B132B">
              <w:rPr>
                <w:rFonts w:ascii="仿宋_GB2312" w:eastAsia="仿宋_GB2312"/>
                <w:szCs w:val="21"/>
              </w:rPr>
              <w:t>1203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姜争青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121210305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690375818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two1248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two1248</w:t>
            </w:r>
            <w:r w:rsidRPr="000B132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18621517546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日语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姜世续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131220114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3747140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13262885665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13262885665</w:t>
            </w:r>
            <w:r w:rsidRPr="000B132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13262885665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英语</w:t>
            </w:r>
            <w:r w:rsidRPr="000B132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许妍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111210220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287568682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287568682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烟烟其实是妍妍（新浪）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18817320584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日语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杨晨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111220120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学生会主席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547920020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547920020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547920020</w:t>
            </w:r>
            <w:r w:rsidRPr="000B132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18817327522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英语</w:t>
            </w:r>
            <w:r w:rsidRPr="000B132B">
              <w:rPr>
                <w:rFonts w:ascii="仿宋_GB2312" w:eastAsia="仿宋_GB2312"/>
                <w:szCs w:val="21"/>
              </w:rPr>
              <w:t>1103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姚佳颖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111210312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分团委副书记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541461252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Yaojiaying1025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Joyceyao1992(</w:t>
            </w:r>
            <w:r w:rsidRPr="000B132B">
              <w:rPr>
                <w:rFonts w:ascii="仿宋_GB2312" w:eastAsia="仿宋_GB2312" w:hint="eastAsia"/>
                <w:szCs w:val="21"/>
              </w:rPr>
              <w:t>新浪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13817059925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日语</w:t>
            </w:r>
            <w:r w:rsidRPr="000B132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张莹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111220217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593173240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莹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 xml:space="preserve">top593173240 </w:t>
            </w:r>
            <w:r w:rsidRPr="000B132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18817325828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英语</w:t>
            </w:r>
            <w:r w:rsidRPr="000B132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徐盈盈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131210211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377564741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Veronica377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盈盈酱酱紫</w:t>
            </w:r>
            <w:r w:rsidRPr="000B132B">
              <w:rPr>
                <w:rFonts w:ascii="仿宋_GB2312" w:eastAsia="仿宋_GB2312"/>
                <w:szCs w:val="21"/>
              </w:rPr>
              <w:t>(</w:t>
            </w:r>
            <w:r w:rsidRPr="000B132B">
              <w:rPr>
                <w:rFonts w:ascii="仿宋_GB2312" w:eastAsia="仿宋_GB2312" w:hint="eastAsia"/>
                <w:szCs w:val="21"/>
              </w:rPr>
              <w:t>新浪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18501686524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英语</w:t>
            </w:r>
            <w:r w:rsidRPr="000B132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黄瀛华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121210225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398388983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hyh398388983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hyh398388983</w:t>
            </w:r>
            <w:r w:rsidRPr="000B132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13918512596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日语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朱俊华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121220123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分团委宣传部长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739847284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739847284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739847284</w:t>
            </w:r>
            <w:r w:rsidRPr="000B132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18817828485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日语</w:t>
            </w:r>
            <w:r w:rsidRPr="000B132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罗羚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111220206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学生会副主席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420097477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13818562936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420097477</w:t>
            </w:r>
            <w:r w:rsidRPr="000B132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13818562936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英语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唐诗韵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131210106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190543821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y_Virus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yun_Mayday(</w:t>
            </w:r>
            <w:r w:rsidRPr="000B132B">
              <w:rPr>
                <w:rFonts w:ascii="仿宋_GB2312" w:eastAsia="仿宋_GB2312" w:hint="eastAsia"/>
                <w:szCs w:val="21"/>
              </w:rPr>
              <w:t>新浪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13817025589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英语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钱雨桐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121210103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245532774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245532774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245532774</w:t>
            </w:r>
            <w:r w:rsidRPr="000B132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13774374336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英语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蔡轶澜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111210104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411283137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411283137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411283137</w:t>
            </w:r>
            <w:r w:rsidRPr="000B132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13917146997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英语</w:t>
            </w:r>
            <w:r w:rsidRPr="000B132B">
              <w:rPr>
                <w:rFonts w:ascii="仿宋_GB2312" w:eastAsia="仿宋_GB2312"/>
                <w:szCs w:val="21"/>
              </w:rPr>
              <w:t>1304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黄晰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131210401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514008422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cwong0814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514008422</w:t>
            </w:r>
            <w:r w:rsidRPr="000B132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13917230434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日语</w:t>
            </w:r>
            <w:r w:rsidRPr="000B132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刘天一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131220214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769805214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chris769805214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 xml:space="preserve">769805214 </w:t>
            </w:r>
            <w:r w:rsidRPr="000B132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15001819667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英语</w:t>
            </w:r>
            <w:r w:rsidRPr="000B132B">
              <w:rPr>
                <w:rFonts w:ascii="仿宋_GB2312" w:eastAsia="仿宋_GB2312"/>
                <w:szCs w:val="21"/>
              </w:rPr>
              <w:t>1103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陈佳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111210327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772156873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772156873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772156873</w:t>
            </w:r>
            <w:r w:rsidRPr="000B132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18817320910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外语学院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英语</w:t>
            </w:r>
            <w:r w:rsidRPr="000B132B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张欣钰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131210311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1017858286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jadezhangxinyu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每天睡不够星人（新浪微博）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15001836515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分团委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陶康乐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10105031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分团委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书记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470161667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陶陶陶康乐</w:t>
            </w:r>
            <w:r w:rsidRPr="000B132B">
              <w:rPr>
                <w:rFonts w:ascii="仿宋_GB2312" w:eastAsia="仿宋_GB2312"/>
                <w:szCs w:val="21"/>
              </w:rPr>
              <w:t>(</w:t>
            </w:r>
            <w:r w:rsidRPr="000B132B">
              <w:rPr>
                <w:rFonts w:ascii="仿宋_GB2312" w:eastAsia="仿宋_GB2312" w:hint="eastAsia"/>
                <w:szCs w:val="21"/>
              </w:rPr>
              <w:t>新浪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13585718698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卓越软件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刘佳兴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111320127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分团委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副书记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494625253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ljx_jason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18817327613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万志雯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111310101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院学生会主席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1031116851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1031116851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万小万</w:t>
            </w:r>
            <w:r w:rsidRPr="000B132B">
              <w:rPr>
                <w:rFonts w:ascii="仿宋_GB2312" w:eastAsia="仿宋_GB2312"/>
                <w:szCs w:val="21"/>
              </w:rPr>
              <w:t>lala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15800708380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卓越软件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张楠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111320121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院学生会副主席（分管宣传）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305531907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305531907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张木南</w:t>
            </w:r>
            <w:r w:rsidRPr="000B132B">
              <w:rPr>
                <w:rFonts w:ascii="仿宋_GB2312" w:eastAsia="仿宋_GB2312"/>
                <w:szCs w:val="21"/>
              </w:rPr>
              <w:t>znznznzn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18817381037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1302</w:t>
            </w:r>
            <w:r w:rsidRPr="000B132B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陈捷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2131587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院研究生会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副主席</w:t>
            </w:r>
            <w:r w:rsidRPr="000B132B">
              <w:rPr>
                <w:rFonts w:ascii="仿宋_GB2312" w:eastAsia="仿宋_GB2312"/>
                <w:szCs w:val="21"/>
              </w:rPr>
              <w:t>(</w:t>
            </w:r>
            <w:r w:rsidRPr="000B132B">
              <w:rPr>
                <w:rFonts w:ascii="仿宋_GB2312" w:eastAsia="仿宋_GB2312" w:hint="eastAsia"/>
                <w:szCs w:val="21"/>
              </w:rPr>
              <w:t>分管宣传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841765831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qq870724809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吃货的</w:t>
            </w:r>
            <w:r w:rsidRPr="000B132B">
              <w:rPr>
                <w:rFonts w:ascii="仿宋_GB2312" w:eastAsia="仿宋_GB2312"/>
                <w:szCs w:val="21"/>
              </w:rPr>
              <w:t>better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(</w:t>
            </w:r>
            <w:r w:rsidRPr="000B132B">
              <w:rPr>
                <w:rFonts w:ascii="仿宋_GB2312" w:eastAsia="仿宋_GB2312" w:hint="eastAsia"/>
                <w:szCs w:val="21"/>
              </w:rPr>
              <w:t>新浪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15216759480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  <w:r w:rsidRPr="000B132B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陶智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2121479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840829075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taozhi8833998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tv_taozhi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18018575260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  <w:r w:rsidRPr="000B132B">
              <w:rPr>
                <w:rFonts w:ascii="仿宋_GB2312" w:eastAsia="仿宋_GB2312"/>
                <w:szCs w:val="21"/>
              </w:rPr>
              <w:t>1202</w:t>
            </w:r>
            <w:r w:rsidRPr="000B132B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王帅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2121509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674554805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674554805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小帅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18818232531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  <w:r w:rsidRPr="000B132B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陈金鑫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2131545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1183991143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1183991143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栉风淋雨</w:t>
            </w:r>
            <w:r w:rsidRPr="000B132B">
              <w:rPr>
                <w:rFonts w:ascii="仿宋_GB2312" w:eastAsia="仿宋_GB2312"/>
                <w:szCs w:val="21"/>
              </w:rPr>
              <w:t>blog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15021986535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  <w:r w:rsidRPr="000B132B">
              <w:rPr>
                <w:rFonts w:ascii="仿宋_GB2312" w:eastAsia="仿宋_GB2312"/>
                <w:szCs w:val="21"/>
              </w:rPr>
              <w:t>1302</w:t>
            </w:r>
            <w:r w:rsidRPr="000B132B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王致强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2131566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736884097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Littleqiang01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小强零号【王致强】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15000209154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  <w:r w:rsidRPr="000B132B">
              <w:rPr>
                <w:rFonts w:ascii="仿宋_GB2312" w:eastAsia="仿宋_GB2312"/>
                <w:szCs w:val="21"/>
              </w:rPr>
              <w:t>1303</w:t>
            </w:r>
            <w:r w:rsidRPr="000B132B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李文潇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2131623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845159183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845159183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lx20131207@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15316580617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郁寒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121310115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院学生会宣传部部长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286472052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dhucst_studentunion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东华</w:t>
            </w:r>
            <w:r w:rsidRPr="000B132B">
              <w:rPr>
                <w:rFonts w:ascii="仿宋_GB2312" w:eastAsia="仿宋_GB2312"/>
                <w:szCs w:val="21"/>
              </w:rPr>
              <w:t>CST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18616709293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王佳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121310104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370259560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doraemon_sunny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蓝胖子</w:t>
            </w:r>
            <w:r w:rsidRPr="000B132B">
              <w:rPr>
                <w:rFonts w:ascii="仿宋_GB2312" w:eastAsia="仿宋_GB2312"/>
                <w:szCs w:val="21"/>
              </w:rPr>
              <w:t>Sunny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18817828355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张春秀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121310107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1500025367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1500025367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铁打的阿秀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18817831860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  <w:r w:rsidRPr="000B132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冯娇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121310201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2398278006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fj_jiao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shirley_</w:t>
            </w:r>
            <w:r w:rsidRPr="000B132B">
              <w:rPr>
                <w:rFonts w:ascii="仿宋_GB2312" w:eastAsia="仿宋_GB2312" w:hint="eastAsia"/>
                <w:szCs w:val="21"/>
              </w:rPr>
              <w:t>娇</w:t>
            </w:r>
            <w:r w:rsidRPr="000B132B">
              <w:rPr>
                <w:rFonts w:ascii="仿宋_GB2312" w:eastAsia="仿宋_GB2312"/>
                <w:szCs w:val="21"/>
              </w:rPr>
              <w:t>_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13661969357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  <w:r w:rsidRPr="000B132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张晶晶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121310204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976305068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zjj585588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晶晶是淑女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18817831069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卓越网络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安瑞雪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121330104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1915173887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1915173887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2963008925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18817830626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卓越网络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张磊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121330102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604552281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604552281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15216720617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信安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黄佳璐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121340102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740035179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15921512194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15921512194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信安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鄢梦香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121340109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997898482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18817831894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18817831894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信安</w:t>
            </w:r>
            <w:r w:rsidRPr="000B132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王丽敏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121340206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810038497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18817832218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九丸粒米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18817832218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信安</w:t>
            </w:r>
            <w:r w:rsidRPr="000B132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费楚逸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121340201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524001273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18817832613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费小费同学只想做考拉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18817832613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卓越软件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周思远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12130122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844563155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18817830140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zesty-l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18817830140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卓越软件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金娟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121320107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269139127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18817830409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juan269139127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18817830409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计</w:t>
            </w:r>
            <w:r w:rsidRPr="000B132B">
              <w:rPr>
                <w:rFonts w:ascii="仿宋_GB2312" w:eastAsia="仿宋_GB2312" w:hint="eastAsia"/>
                <w:szCs w:val="21"/>
              </w:rPr>
              <w:t>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卓越软件</w:t>
            </w:r>
            <w:r w:rsidRPr="000B132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周</w:t>
            </w:r>
            <w:r w:rsidRPr="000B132B">
              <w:rPr>
                <w:rFonts w:ascii="仿宋_GB2312" w:eastAsia="仿宋_GB2312"/>
                <w:szCs w:val="21"/>
              </w:rPr>
              <w:t xml:space="preserve">  </w:t>
            </w:r>
            <w:r w:rsidRPr="000B132B">
              <w:rPr>
                <w:rFonts w:ascii="仿宋_GB2312" w:eastAsia="仿宋_GB2312" w:hint="eastAsia"/>
                <w:szCs w:val="21"/>
              </w:rPr>
              <w:t>敏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121320208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1509257186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18818231493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1509257186@qq.com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18818231493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卓越软件</w:t>
            </w:r>
            <w:r w:rsidRPr="000B132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朱继清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121320213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523726352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18817832547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18817832547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王军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131310118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302949537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Wj302949537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15968246061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15968246061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匡俊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131310120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1136880401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0101lv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15001830063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  <w:r w:rsidRPr="000B132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李斌杰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131310216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980365715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15000795713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MajestyLee3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15000795713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  <w:r w:rsidRPr="000B132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梅文轩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131310202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30257570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mwx30257570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18502430186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卓越网络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单子健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131330113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1242224754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1242224754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15000850773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卓越网络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金妍红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131330101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690323846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690323846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13402050353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信安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陆嘉旻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131340105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986438056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AaronLu47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lujiamin9547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15000852051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信安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吴昊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131340123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2509880504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leroy-wh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leroy1012wh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15000762585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信安</w:t>
            </w:r>
            <w:r w:rsidRPr="000B132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王佳纯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131340209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806463073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c806463073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JCsayno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15000821056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信安</w:t>
            </w:r>
            <w:r w:rsidRPr="000B132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罗兴碧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131340211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组织委员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1563743513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15026562687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卓越软件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张黎文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131320106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370229571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zlwaml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Crayziee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15000830772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卓越软件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赵耘浩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131320113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1075747595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XYH5015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快乐</w:t>
            </w:r>
            <w:r w:rsidRPr="000B132B">
              <w:rPr>
                <w:rFonts w:ascii="仿宋_GB2312" w:eastAsia="仿宋_GB2312"/>
                <w:szCs w:val="21"/>
              </w:rPr>
              <w:t>heaven</w:t>
            </w:r>
            <w:r w:rsidRPr="000B132B">
              <w:rPr>
                <w:rFonts w:ascii="仿宋_GB2312" w:eastAsia="仿宋_GB2312" w:hint="eastAsia"/>
                <w:szCs w:val="21"/>
              </w:rPr>
              <w:t>的世界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15000194241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卓越软件</w:t>
            </w:r>
            <w:r w:rsidRPr="000B132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肖小范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121320210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614664248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18721781960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桫椤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18721781960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卓越软件</w:t>
            </w:r>
            <w:r w:rsidRPr="000B132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马镇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131320213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1033516561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MT10335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苞孒尐頭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15000796860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  <w:r w:rsidRPr="000B132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张海涵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111310229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463523428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463523428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18817381276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  <w:r w:rsidRPr="000B132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张凌霄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111310204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524068662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524068662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18817380547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卓越网络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乐奥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111330127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876013052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Yueaofly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hyperlink r:id="rId11" w:history="1">
              <w:r w:rsidRPr="000B132B">
                <w:rPr>
                  <w:rFonts w:ascii="仿宋_GB2312" w:eastAsia="仿宋_GB2312"/>
                  <w:szCs w:val="21"/>
                </w:rPr>
                <w:t>876013052@qq.com</w:t>
              </w:r>
            </w:hyperlink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18817323603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卓越网络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王霄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111330110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543451290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Mgy1110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18817381275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信安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郭凤皎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111340110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1316202195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Sincerejiaojiao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绒绒回来了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18817320557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信安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樊烁硕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111340127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1065777269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1065777269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18817320559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信安</w:t>
            </w:r>
            <w:r w:rsidRPr="000B132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蓝其河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111340217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1047113484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Mx1088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蓝其河遇到了一个流氓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18817380539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信安</w:t>
            </w:r>
            <w:r w:rsidRPr="000B132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陈雨龙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111340215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102680621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102680621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18817326355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卓越软件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沈嘉嫔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111320101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245739103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j245739103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15026612576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卓越软件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孙霜天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111320116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741380553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741380553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18817320970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卓越软件</w:t>
            </w:r>
            <w:r w:rsidRPr="000B132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顾天宇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111320221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631898477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631898477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13064859888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计算机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卓越软件</w:t>
            </w:r>
            <w:r w:rsidRPr="000B132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吴弘瓅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111320225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642881325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642881325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18817320825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柯倩兰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分团委书记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384842847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christy8610_xiaolan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christy8610@163.com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13774208446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卓越纺设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李雪儿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110400619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分团委副书记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543195637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Lixueer356099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543195637@qq.com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18817324281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卓越纺设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杨澜迪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110401011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学生会主席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314237216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yld14237216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314237216@qq.com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18817326085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纺检</w:t>
            </w:r>
            <w:r w:rsidRPr="000B132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孙小茼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110400911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学生会副主席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1002656837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小茼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1002656837@qq.com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18817326084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纺贸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石雅翔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110400325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学生会副主席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529159474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shiyas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529159474@qq.com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18817326352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1105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李凌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120400505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学生会新闻中心部长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513278859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18817830554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18817830554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18817830554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功材</w:t>
            </w:r>
            <w:r w:rsidRPr="000B132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张歆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120410209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调研中心负责人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12756577107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12756577107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18817830848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18817830848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冯丽文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130400116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951854964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951854964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15000821959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郭芳莹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130400122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2540308775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2540308775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15000805727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15000805727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张文艳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130400207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1104907584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wen_1104907584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15001815165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张媛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130400204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1328676944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1328676944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15000833537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15000833537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吴炎臻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130400333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215824429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215824429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15000819205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黄增叶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130400317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1443145784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15721275071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15721275071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15721275071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1304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康宇洁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130400414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741764301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Godlike_vay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荷边小鹿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15000895953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1304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陈灿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130400431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447581740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Prefer-you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vay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15000896683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1305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章方越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130400512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583521972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cieljiang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hyperlink r:id="rId12" w:history="1">
              <w:r w:rsidRPr="000B132B">
                <w:rPr>
                  <w:rFonts w:ascii="仿宋_GB2312" w:eastAsia="仿宋_GB2312"/>
                  <w:szCs w:val="21"/>
                </w:rPr>
                <w:t>3935664508</w:t>
              </w:r>
            </w:hyperlink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15000852716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1305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谭姮媛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130400509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1446632859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1446632859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15000799038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15000799038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1306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彭亚玲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130400616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1309973253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Pyl1309973253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a-lifestyle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15000752759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1306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李欣霖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130400618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724574349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lee036920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Mrs-always Right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15000825793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1307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金夏伟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130400731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983536391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shallwe215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爱生活的</w:t>
            </w:r>
            <w:r w:rsidRPr="000B132B">
              <w:rPr>
                <w:rFonts w:ascii="仿宋_GB2312" w:eastAsia="仿宋_GB2312"/>
                <w:szCs w:val="21"/>
              </w:rPr>
              <w:t>shallwe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15000735329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1307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彭德凯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130400730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1556044580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1556044580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逾思嘉（新浪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15000897838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1308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施浩钦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130400826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315491777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马克施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施浩钦（腾讯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15921093552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1308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傅雯雯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130400812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1500263507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西决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隔壁的美少男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15001829325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1309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韩纯雪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130400904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2414480354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2414480354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84jdb6n5e2</w:t>
            </w:r>
            <w:r w:rsidRPr="000B132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15000856698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1309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雷聪聪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130400919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1946757216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a76543210for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Gogogo3216</w:t>
            </w:r>
            <w:r w:rsidRPr="000B132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15000815960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功材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高淑婷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130410102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741349784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adloftin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Camille_</w:t>
            </w:r>
            <w:r w:rsidRPr="000B132B">
              <w:rPr>
                <w:rFonts w:ascii="仿宋_GB2312" w:eastAsia="仿宋_GB2312" w:hint="eastAsia"/>
                <w:szCs w:val="21"/>
              </w:rPr>
              <w:t>阿飘就是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飘阿飘的很轻松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15000833950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功材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邵元祎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130410105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632183744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15000838180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Yuanyishao(</w:t>
            </w:r>
            <w:r w:rsidRPr="000B132B">
              <w:rPr>
                <w:rFonts w:ascii="仿宋_GB2312" w:eastAsia="仿宋_GB2312" w:hint="eastAsia"/>
                <w:szCs w:val="21"/>
              </w:rPr>
              <w:t>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15000838180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功材</w:t>
            </w:r>
            <w:r w:rsidRPr="000B132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宫民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130410203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1164817181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gm19940627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1164817181@qq.con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15001815105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功材</w:t>
            </w:r>
            <w:r w:rsidRPr="000B132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周家玲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130410201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1074137837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1074137837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13621891649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13621891649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功材</w:t>
            </w:r>
            <w:r w:rsidRPr="000B132B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莫雯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130410306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394147223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Enterin_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394147223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@qq.com</w:t>
            </w:r>
            <w:r w:rsidRPr="000B132B">
              <w:rPr>
                <w:rFonts w:ascii="仿宋_GB2312" w:eastAsia="仿宋_GB2312"/>
                <w:szCs w:val="21"/>
              </w:rPr>
              <w:br/>
            </w:r>
            <w:r w:rsidRPr="000B132B">
              <w:rPr>
                <w:rFonts w:ascii="仿宋_GB2312" w:eastAsia="仿宋_GB2312" w:hint="eastAsia"/>
                <w:szCs w:val="21"/>
              </w:rPr>
              <w:t>腾讯微博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15001815189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功材</w:t>
            </w:r>
            <w:r w:rsidRPr="000B132B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庄严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130410323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1209861961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ilydy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15000817285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15000817285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实验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奚松延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130400327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474687926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fire2310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xisongyan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15300939796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实验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韩辛鹏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130400828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384838589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Lichenyi289172988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hanxinpeng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15000767837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卓越纺设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郭笑妍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130400806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1349914332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13122873623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笑妍</w:t>
            </w:r>
            <w:r w:rsidRPr="000B132B">
              <w:rPr>
                <w:rFonts w:ascii="仿宋_GB2312" w:eastAsia="仿宋_GB2312"/>
                <w:szCs w:val="21"/>
              </w:rPr>
              <w:t>_sharon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13122873623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卓越纺设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方玮瑶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130400201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540692331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echofangweiyao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fangweiyao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13482023506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王紫航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120400124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1914253559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1914253559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薇尼</w:t>
            </w:r>
            <w:r w:rsidRPr="000B132B">
              <w:rPr>
                <w:rFonts w:ascii="仿宋_GB2312" w:eastAsia="仿宋_GB2312"/>
                <w:szCs w:val="21"/>
              </w:rPr>
              <w:t>baby</w:t>
            </w:r>
            <w:r w:rsidRPr="000B132B">
              <w:rPr>
                <w:rFonts w:ascii="仿宋_GB2312" w:eastAsia="仿宋_GB2312" w:hint="eastAsia"/>
                <w:szCs w:val="21"/>
              </w:rPr>
              <w:t>紫意朦胧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18321187426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刘安宁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120400135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552022673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552022673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552022673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13661997636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甘营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120400207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1981629602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wx24425110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1981629602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18817828123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珠勒德孜·尼怎别克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120400225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903219187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903219187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深井冰小朋宇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18817831441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1203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高婧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120400306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532061680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18817831103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18817831103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18817831103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1203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张瑛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120400312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2234050509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echarlotty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Sxyzczb0667@163.com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18817828644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1204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谢可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120400424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2244256281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2244256281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2244256281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18817831149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1204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韦童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120400418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454422861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454422861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454422861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18817830121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1205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王硕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120400507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948994478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948994478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948994478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18817828121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1205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赵文华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120400516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2286356552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Mindulle_zhao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Mindulle1314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18817828250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1206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凌媛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120400619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1090377253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Ly14780060121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1090377253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18817828876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1206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谷秋瑾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120400623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1127124948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Guqiujin0815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1127124948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18817831153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1207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李奇薇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120400715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1042769633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lqw357951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ccyyhedgehog(</w:t>
            </w:r>
            <w:r w:rsidRPr="000B132B">
              <w:rPr>
                <w:rFonts w:ascii="仿宋_GB2312" w:eastAsia="仿宋_GB2312" w:hint="eastAsia"/>
                <w:szCs w:val="21"/>
              </w:rPr>
              <w:t>新浪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18817830416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1207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姜羽珊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120400718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460830244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jys460830244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姜羽</w:t>
            </w:r>
            <w:r w:rsidRPr="000B132B">
              <w:rPr>
                <w:rFonts w:ascii="仿宋_GB2312" w:eastAsia="仿宋_GB2312"/>
                <w:szCs w:val="21"/>
              </w:rPr>
              <w:t>3</w:t>
            </w:r>
            <w:r w:rsidRPr="000B132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18817831911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1208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许路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120400808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767476628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Love767476628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767476628@qq.com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18817828105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1208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陈慧娇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120400807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958508974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CHEN958508974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958508974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@qq.com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18018574735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1209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强亦昕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120400920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466581438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466581438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466581438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18817828810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1209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卫佳怡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120400902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1171622201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wjyyxf122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1171622201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1881783238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纺设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安昱盈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120400923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877795961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anyuying941224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搞怪的安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18817324271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实验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王英男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120400805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1790572241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1790572241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1790572241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(</w:t>
            </w:r>
            <w:r w:rsidRPr="000B132B">
              <w:rPr>
                <w:rFonts w:ascii="仿宋_GB2312" w:eastAsia="仿宋_GB2312" w:hint="eastAsia"/>
                <w:szCs w:val="21"/>
              </w:rPr>
              <w:t>腾讯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18817832492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实验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毕思伊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120400101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923507311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bisiyishes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毕思伊</w:t>
            </w:r>
            <w:r w:rsidRPr="000B132B">
              <w:rPr>
                <w:rFonts w:ascii="仿宋_GB2312" w:eastAsia="仿宋_GB2312"/>
                <w:szCs w:val="21"/>
              </w:rPr>
              <w:t>fb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15221194862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功材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吴小薇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120410114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980118818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980118818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晓未</w:t>
            </w:r>
            <w:r w:rsidRPr="000B132B">
              <w:rPr>
                <w:rFonts w:ascii="仿宋_GB2312" w:eastAsia="仿宋_GB2312"/>
                <w:szCs w:val="21"/>
              </w:rPr>
              <w:t>_</w:t>
            </w:r>
            <w:r w:rsidRPr="000B132B">
              <w:rPr>
                <w:rFonts w:ascii="仿宋_GB2312" w:eastAsia="仿宋_GB2312" w:hint="eastAsia"/>
                <w:szCs w:val="21"/>
              </w:rPr>
              <w:t>唔晓（新浪）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13524732730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功材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穆洪杨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120410125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1299467226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1299467226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1299467226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18817830352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功材</w:t>
            </w:r>
            <w:r w:rsidRPr="000B132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师雨婷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120410208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1782147541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1782147541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178214754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18817828102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功材</w:t>
            </w:r>
            <w:r w:rsidRPr="000B132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吴雨芬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120410211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997341717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997341717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997341717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18817832260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孙炳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110400332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584359553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rarybb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sunny</w:t>
            </w:r>
            <w:r w:rsidRPr="000B132B">
              <w:rPr>
                <w:rFonts w:ascii="仿宋_GB2312" w:eastAsia="仿宋_GB2312" w:hint="eastAsia"/>
                <w:szCs w:val="21"/>
              </w:rPr>
              <w:t>孙</w:t>
            </w:r>
            <w:r w:rsidRPr="000B132B">
              <w:rPr>
                <w:rFonts w:ascii="仿宋_GB2312" w:eastAsia="仿宋_GB2312"/>
                <w:szCs w:val="21"/>
              </w:rPr>
              <w:t>ac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13818497148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木开热木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110400322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785767687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mukarram123530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木开热木（</w:t>
            </w:r>
            <w:r w:rsidRPr="000B132B">
              <w:rPr>
                <w:rFonts w:ascii="仿宋_GB2312" w:eastAsia="仿宋_GB2312"/>
                <w:szCs w:val="21"/>
              </w:rPr>
              <w:t>@M123K111R678M</w:t>
            </w:r>
            <w:r w:rsidRPr="000B132B">
              <w:rPr>
                <w:rFonts w:ascii="仿宋_GB2312" w:eastAsia="仿宋_GB2312" w:hint="eastAsia"/>
                <w:szCs w:val="21"/>
              </w:rPr>
              <w:t>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18817326390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针织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孙佳威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110400512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455713663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455713663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18817325746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18817325746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针织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蹇月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110400101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8952705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针织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针织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18502123004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针织</w:t>
            </w:r>
            <w:r w:rsidRPr="000B132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吴德桐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110400921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1144211580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1144211580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1144211580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18817327409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针织</w:t>
            </w:r>
            <w:r w:rsidRPr="000B132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武璇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110400907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1440817797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1440817797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1440817797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18817381358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医用纺材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张莹莹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110410107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yinghuaer1010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1170469250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1170469250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18817325954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医用纺材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许震寰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110410123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707929707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707929707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707929707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18502109374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纺贸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于索菲娅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110400120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2089395212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yusuofeiya0130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18817327541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18817327541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纺贸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郝墨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110400423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1066350696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HM577035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18221601152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18221601152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纺贸</w:t>
            </w:r>
            <w:r w:rsidRPr="000B132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尹小东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110400530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491553004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xiaodongrz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我爱诺鸡鸭（新浪）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18817323600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纺贸</w:t>
            </w:r>
            <w:r w:rsidRPr="000B132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李若凡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110400816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1399275476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weixinfanx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若凡凡</w:t>
            </w:r>
            <w:r w:rsidRPr="000B132B">
              <w:rPr>
                <w:rFonts w:ascii="仿宋_GB2312" w:eastAsia="仿宋_GB2312"/>
                <w:szCs w:val="21"/>
              </w:rPr>
              <w:t>fanx(</w:t>
            </w:r>
            <w:r w:rsidRPr="000B132B">
              <w:rPr>
                <w:rFonts w:ascii="仿宋_GB2312" w:eastAsia="仿宋_GB2312" w:hint="eastAsia"/>
                <w:szCs w:val="21"/>
              </w:rPr>
              <w:t>新浪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18817381546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纺检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王巍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110400207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290872318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weier511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巍啦啦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18817381021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纺检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邱财英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110400121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379401553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邱邱邱小樱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Q-C-Y-93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18817327616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纺检</w:t>
            </w:r>
            <w:r w:rsidRPr="000B132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杨雨琼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110401018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898622031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18817381332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快乐的琼丫头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18817381332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纺检</w:t>
            </w:r>
            <w:r w:rsidRPr="000B132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王德美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110401016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1099426068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yqdemei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德美的小窝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18817381526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实验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焦文玲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110400716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935808828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935808828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935808828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18817320698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实验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代兴玉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110400107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1807486168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1807486168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1807486168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18817381181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高技术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汤宏宇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110400002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619151067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619151067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619151067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15216864731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纺机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李傲然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110400125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1105847879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1105847879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1105847879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18817326350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纺机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崔乘赫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110400429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1006068861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1006068861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1006068861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18817320733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纺设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李春杨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110400509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1752990732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Aviva0227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SpringSun1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18817325909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纺设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谢业超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110400918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1194476427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xieyechao0508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波澜良久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18817324300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非织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曲本琛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110400626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605809124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飘逸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HassanZjw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18817324329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非织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王丹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110400406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674123522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674123522@qq.com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dhuDanny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18817380535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蒋秀亭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2130030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944894664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15021233328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DHU-</w:t>
            </w: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  <w:r w:rsidRPr="000B132B">
              <w:rPr>
                <w:rFonts w:ascii="仿宋_GB2312" w:eastAsia="仿宋_GB2312" w:hint="eastAsia"/>
                <w:szCs w:val="21"/>
              </w:rPr>
              <w:t>班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15021233328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谢其雪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2130009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753181232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XQX753181232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DHU-</w:t>
            </w: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  <w:r w:rsidRPr="000B132B">
              <w:rPr>
                <w:rFonts w:ascii="仿宋_GB2312" w:eastAsia="仿宋_GB2312" w:hint="eastAsia"/>
                <w:szCs w:val="21"/>
              </w:rPr>
              <w:t>班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15021233328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丁金花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2130046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869097123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869097123@qq.com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869097123@qq.com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15021236527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聂文琪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2130014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513200439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sanve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猪猪</w:t>
            </w:r>
            <w:r w:rsidRPr="000B132B">
              <w:rPr>
                <w:rFonts w:ascii="仿宋_GB2312" w:eastAsia="仿宋_GB2312"/>
                <w:szCs w:val="21"/>
              </w:rPr>
              <w:t>love0809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15021985658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游香瑾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2130083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707862387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guyuanxiye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遇见另一种生活的</w:t>
            </w:r>
            <w:r w:rsidRPr="000B132B">
              <w:rPr>
                <w:rFonts w:ascii="仿宋_GB2312" w:eastAsia="仿宋_GB2312"/>
                <w:szCs w:val="21"/>
              </w:rPr>
              <w:t>shui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15021336502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1304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谢文雅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2130114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1044563108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wenyaxie2014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DHU-</w:t>
            </w: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1304</w:t>
            </w:r>
            <w:r w:rsidRPr="000B132B">
              <w:rPr>
                <w:rFonts w:ascii="仿宋_GB2312" w:eastAsia="仿宋_GB2312" w:hint="eastAsia"/>
                <w:szCs w:val="21"/>
              </w:rPr>
              <w:t>班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15021795971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1304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周颖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2130117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1055060186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Echozy921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DHU-</w:t>
            </w: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1304</w:t>
            </w:r>
            <w:r w:rsidRPr="000B132B">
              <w:rPr>
                <w:rFonts w:ascii="仿宋_GB2312" w:eastAsia="仿宋_GB2312" w:hint="eastAsia"/>
                <w:szCs w:val="21"/>
              </w:rPr>
              <w:t>班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15021723803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1305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赵德方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2130147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2306399339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Zhaodefang0518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DHU-</w:t>
            </w: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1305</w:t>
            </w:r>
            <w:r w:rsidRPr="000B132B">
              <w:rPr>
                <w:rFonts w:ascii="仿宋_GB2312" w:eastAsia="仿宋_GB2312" w:hint="eastAsia"/>
                <w:szCs w:val="21"/>
              </w:rPr>
              <w:t>班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15021236953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1305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邓超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2130156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391975996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Dc_1916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DHU-</w:t>
            </w: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1305</w:t>
            </w:r>
            <w:r w:rsidRPr="000B132B">
              <w:rPr>
                <w:rFonts w:ascii="仿宋_GB2312" w:eastAsia="仿宋_GB2312" w:hint="eastAsia"/>
                <w:szCs w:val="21"/>
              </w:rPr>
              <w:t>班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15026878807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1306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马丽芸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2130206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304593699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macuicui0323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DHU-</w:t>
            </w: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1306</w:t>
            </w:r>
            <w:r w:rsidRPr="000B132B">
              <w:rPr>
                <w:rFonts w:ascii="仿宋_GB2312" w:eastAsia="仿宋_GB2312" w:hint="eastAsia"/>
                <w:szCs w:val="21"/>
              </w:rPr>
              <w:t>班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18317130892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1306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李鹏飞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2130187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副班长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1012874095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pengfei1012874095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DHU-</w:t>
            </w: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1306</w:t>
            </w:r>
            <w:r w:rsidRPr="000B132B">
              <w:rPr>
                <w:rFonts w:ascii="仿宋_GB2312" w:eastAsia="仿宋_GB2312" w:hint="eastAsia"/>
                <w:szCs w:val="21"/>
              </w:rPr>
              <w:t>班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15021395917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王干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2120005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463326458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B-BoxBoy-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DHU-</w:t>
            </w: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  <w:r w:rsidRPr="000B132B">
              <w:rPr>
                <w:rFonts w:ascii="仿宋_GB2312" w:eastAsia="仿宋_GB2312" w:hint="eastAsia"/>
                <w:szCs w:val="21"/>
              </w:rPr>
              <w:t>班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18818234608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张岳兰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2120049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526604878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onlyhue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小贰班</w:t>
            </w:r>
            <w:r w:rsidRPr="000B132B">
              <w:rPr>
                <w:rFonts w:ascii="仿宋_GB2312" w:eastAsia="仿宋_GB2312"/>
                <w:szCs w:val="21"/>
              </w:rPr>
              <w:t>_</w:t>
            </w: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18817842356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潘鹏程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2120114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1059537417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Echozy921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小贰班</w:t>
            </w:r>
            <w:r w:rsidRPr="000B132B">
              <w:rPr>
                <w:rFonts w:ascii="仿宋_GB2312" w:eastAsia="仿宋_GB2312"/>
                <w:szCs w:val="21"/>
              </w:rPr>
              <w:t>_</w:t>
            </w: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13120757737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1203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邱莹丹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2120079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364739070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Qiuyingdan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1839766582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18818235816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1204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赵继松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2120145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676553590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赵继松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阿当小哥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18818231507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1205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洪军燕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2120187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495837283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13017799337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队伍最前方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18817842368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纺硕</w:t>
            </w:r>
            <w:r w:rsidRPr="000B132B">
              <w:rPr>
                <w:rFonts w:ascii="仿宋_GB2312" w:eastAsia="仿宋_GB2312"/>
                <w:szCs w:val="21"/>
              </w:rPr>
              <w:t>1205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朱信龙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2120170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277232527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alon-flying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Alon</w:t>
            </w:r>
            <w:r w:rsidRPr="000B132B">
              <w:rPr>
                <w:rFonts w:ascii="仿宋_GB2312" w:eastAsia="仿宋_GB2312" w:hint="eastAsia"/>
                <w:szCs w:val="21"/>
              </w:rPr>
              <w:t>心龙心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18317028633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纺博</w:t>
            </w:r>
            <w:r w:rsidRPr="000B132B">
              <w:rPr>
                <w:rFonts w:ascii="仿宋_GB2312" w:eastAsia="仿宋_GB2312"/>
                <w:szCs w:val="21"/>
              </w:rPr>
              <w:t>13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孙丰鑫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1142007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2018860544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2018860544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2018860544@qq.com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18818232459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纺博</w:t>
            </w:r>
            <w:r w:rsidRPr="000B132B">
              <w:rPr>
                <w:rFonts w:ascii="仿宋_GB2312" w:eastAsia="仿宋_GB2312"/>
                <w:szCs w:val="21"/>
              </w:rPr>
              <w:t>13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武鲜艳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1142014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624420831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624420831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624420831@qq.com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18818231518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纺博</w:t>
            </w:r>
            <w:r w:rsidRPr="000B132B">
              <w:rPr>
                <w:rFonts w:ascii="仿宋_GB2312" w:eastAsia="仿宋_GB2312"/>
                <w:szCs w:val="21"/>
              </w:rPr>
              <w:t>12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金敬业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1129007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121681423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jinzhefengxing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Mr_JasonJin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(sina)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18818234030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纺博</w:t>
            </w:r>
            <w:r w:rsidRPr="000B132B">
              <w:rPr>
                <w:rFonts w:ascii="仿宋_GB2312" w:eastAsia="仿宋_GB2312"/>
                <w:szCs w:val="21"/>
              </w:rPr>
              <w:t>12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付译鋆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1132002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784128303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violinfyj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violinfyj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(QQ)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18817330538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夏菡斐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分团委书记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46273842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Cissy.xia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Hanfeicissy(</w:t>
            </w:r>
            <w:r w:rsidRPr="00F462B1">
              <w:rPr>
                <w:rFonts w:ascii="仿宋_GB2312" w:eastAsia="仿宋_GB2312" w:hint="eastAsia"/>
                <w:szCs w:val="21"/>
              </w:rPr>
              <w:t>新浪</w:t>
            </w:r>
            <w:r w:rsidRPr="00F462B1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13761200143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自动化</w:t>
            </w:r>
            <w:r w:rsidRPr="00F462B1">
              <w:rPr>
                <w:rFonts w:ascii="仿宋_GB2312" w:eastAsia="仿宋_GB2312"/>
                <w:szCs w:val="21"/>
              </w:rPr>
              <w:t>1103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耿一铭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11090102</w:t>
            </w:r>
            <w:r>
              <w:rPr>
                <w:rFonts w:ascii="仿宋_GB2312" w:eastAsia="仿宋_GB2312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分团委副书记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414320196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E6202">
              <w:rPr>
                <w:rFonts w:ascii="仿宋_GB2312" w:eastAsia="仿宋_GB2312"/>
                <w:szCs w:val="21"/>
              </w:rPr>
              <w:t>gengyiming1993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耿一铭（新浪）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18817326011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E52D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电信</w:t>
            </w:r>
            <w:r w:rsidRPr="00F462B1">
              <w:rPr>
                <w:rFonts w:ascii="仿宋_GB2312" w:eastAsia="仿宋_GB2312"/>
                <w:szCs w:val="21"/>
              </w:rPr>
              <w:t>1211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边旭丹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120901105</w:t>
            </w:r>
          </w:p>
        </w:tc>
        <w:tc>
          <w:tcPr>
            <w:tcW w:w="1276" w:type="dxa"/>
            <w:vAlign w:val="center"/>
          </w:tcPr>
          <w:p w:rsidR="002A67AC" w:rsidRPr="00CE52D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E77CC0">
              <w:rPr>
                <w:rFonts w:ascii="仿宋_GB2312" w:eastAsia="仿宋_GB2312" w:hint="eastAsia"/>
                <w:szCs w:val="21"/>
              </w:rPr>
              <w:t>分团委书记助理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CE52DB">
              <w:rPr>
                <w:rFonts w:ascii="仿宋_GB2312" w:eastAsia="仿宋_GB2312"/>
                <w:szCs w:val="21"/>
              </w:rPr>
              <w:t>2523336274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CE52DB">
              <w:rPr>
                <w:rFonts w:ascii="仿宋_GB2312" w:eastAsia="仿宋_GB2312"/>
                <w:szCs w:val="21"/>
              </w:rPr>
              <w:t>bianxudan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CE52DB">
              <w:rPr>
                <w:rFonts w:ascii="仿宋_GB2312" w:eastAsia="仿宋_GB2312" w:hint="eastAsia"/>
                <w:szCs w:val="21"/>
              </w:rPr>
              <w:t>小边还不想长大</w:t>
            </w:r>
            <w:r w:rsidRPr="00F462B1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18817828640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E52D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电信</w:t>
            </w:r>
            <w:r w:rsidRPr="00F462B1">
              <w:rPr>
                <w:rFonts w:ascii="仿宋_GB2312" w:eastAsia="仿宋_GB2312"/>
                <w:szCs w:val="21"/>
              </w:rPr>
              <w:t>1204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蒋益敏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120900406</w:t>
            </w:r>
          </w:p>
        </w:tc>
        <w:tc>
          <w:tcPr>
            <w:tcW w:w="1276" w:type="dxa"/>
            <w:vAlign w:val="center"/>
          </w:tcPr>
          <w:p w:rsidR="002A67AC" w:rsidRPr="00CE52D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E77CC0">
              <w:rPr>
                <w:rFonts w:ascii="仿宋_GB2312" w:eastAsia="仿宋_GB2312" w:hint="eastAsia"/>
                <w:szCs w:val="21"/>
              </w:rPr>
              <w:t>分团委书记助理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348817424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jym_348817424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黛西丫丫要发奋（新浪）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15058195812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电信</w:t>
            </w:r>
            <w:r w:rsidRPr="00F462B1">
              <w:rPr>
                <w:rFonts w:ascii="仿宋_GB2312" w:eastAsia="仿宋_GB2312"/>
                <w:szCs w:val="21"/>
              </w:rPr>
              <w:t>1211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周昶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120901124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E77CC0">
              <w:rPr>
                <w:rFonts w:ascii="仿宋_GB2312" w:eastAsia="仿宋_GB2312" w:hint="eastAsia"/>
                <w:szCs w:val="21"/>
              </w:rPr>
              <w:t>分团委书记助理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871053855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18817828751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电信</w:t>
            </w:r>
            <w:r w:rsidRPr="00F462B1">
              <w:rPr>
                <w:rFonts w:ascii="仿宋_GB2312" w:eastAsia="仿宋_GB2312"/>
                <w:szCs w:val="21"/>
              </w:rPr>
              <w:t>1206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张麒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120900618</w:t>
            </w:r>
          </w:p>
        </w:tc>
        <w:tc>
          <w:tcPr>
            <w:tcW w:w="1276" w:type="dxa"/>
            <w:vAlign w:val="center"/>
          </w:tcPr>
          <w:p w:rsidR="002A67AC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分团委</w:t>
            </w:r>
          </w:p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新闻中心主任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1146553600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zq1146553600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1146553600</w:t>
            </w:r>
            <w:r w:rsidRPr="00F462B1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15251587768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电信</w:t>
            </w:r>
            <w:r>
              <w:rPr>
                <w:rFonts w:ascii="仿宋_GB2312" w:eastAsia="仿宋_GB2312"/>
                <w:szCs w:val="21"/>
              </w:rPr>
              <w:t>1211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周全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120901114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分团委宣传部长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869427466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869427466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13818752562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</w:t>
            </w:r>
            <w:r w:rsidRPr="00F462B1">
              <w:rPr>
                <w:rFonts w:ascii="仿宋_GB2312" w:eastAsia="仿宋_GB2312"/>
                <w:szCs w:val="21"/>
              </w:rPr>
              <w:t>133</w:t>
            </w:r>
            <w:r w:rsidRPr="00F462B1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揭月馨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2131182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851783563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Iqiqijia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18817350495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</w:t>
            </w:r>
            <w:r w:rsidRPr="00F462B1">
              <w:rPr>
                <w:rFonts w:ascii="仿宋_GB2312" w:eastAsia="仿宋_GB2312"/>
                <w:szCs w:val="21"/>
              </w:rPr>
              <w:t>131</w:t>
            </w:r>
            <w:r w:rsidRPr="00F462B1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郭浩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2131079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908293666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908293666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松江郭浩</w:t>
            </w:r>
            <w:r w:rsidRPr="00F462B1">
              <w:rPr>
                <w:rFonts w:ascii="仿宋_GB2312" w:eastAsia="仿宋_GB2312"/>
                <w:szCs w:val="21"/>
              </w:rPr>
              <w:t>(</w:t>
            </w:r>
            <w:r w:rsidRPr="00F462B1">
              <w:rPr>
                <w:rFonts w:ascii="仿宋_GB2312" w:eastAsia="仿宋_GB2312" w:hint="eastAsia"/>
                <w:szCs w:val="21"/>
              </w:rPr>
              <w:t>网易微博</w:t>
            </w:r>
            <w:r w:rsidRPr="00F462B1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15021987657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</w:t>
            </w:r>
            <w:r w:rsidRPr="00F462B1">
              <w:rPr>
                <w:rFonts w:ascii="仿宋_GB2312" w:eastAsia="仿宋_GB2312" w:hint="eastAsia"/>
                <w:szCs w:val="21"/>
              </w:rPr>
              <w:t>硕</w:t>
            </w:r>
            <w:r w:rsidRPr="00F462B1">
              <w:rPr>
                <w:rFonts w:ascii="仿宋_GB2312" w:eastAsia="仿宋_GB2312"/>
                <w:szCs w:val="21"/>
              </w:rPr>
              <w:t>2</w:t>
            </w:r>
            <w:r w:rsidRPr="00F462B1">
              <w:rPr>
                <w:rFonts w:ascii="仿宋_GB2312" w:eastAsia="仿宋_GB2312" w:hint="eastAsia"/>
                <w:szCs w:val="21"/>
              </w:rPr>
              <w:t>班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侍倩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2131155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870308872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Idahhjy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15021817867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电气</w:t>
            </w:r>
            <w:r w:rsidRPr="00F462B1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顾蒙蒙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110900205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695687330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S695687330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18817320830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电气</w:t>
            </w:r>
            <w:r w:rsidRPr="00F462B1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孟宪迎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110900406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421311347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xiaoxiaoying001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18817381505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电气</w:t>
            </w:r>
            <w:r w:rsidRPr="00F462B1">
              <w:rPr>
                <w:rFonts w:ascii="仿宋_GB2312" w:eastAsia="仿宋_GB2312"/>
                <w:szCs w:val="21"/>
              </w:rPr>
              <w:t>1103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倪潇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110900627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1349032152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Strumtiger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霹雳</w:t>
            </w:r>
            <w:r w:rsidRPr="00F462B1">
              <w:rPr>
                <w:rFonts w:ascii="仿宋_GB2312" w:eastAsia="仿宋_GB2312"/>
                <w:szCs w:val="21"/>
              </w:rPr>
              <w:t>-13</w:t>
            </w:r>
            <w:r w:rsidRPr="00F462B1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18817380951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电气</w:t>
            </w:r>
            <w:r w:rsidRPr="00F462B1">
              <w:rPr>
                <w:rFonts w:ascii="仿宋_GB2312" w:eastAsia="仿宋_GB2312"/>
                <w:szCs w:val="21"/>
              </w:rPr>
              <w:t>1104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徐楠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110901008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393717312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xnsunshine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莫莫莫莫莫远心（新浪）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18817320705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电气</w:t>
            </w:r>
            <w:r w:rsidRPr="00F462B1">
              <w:rPr>
                <w:rFonts w:ascii="仿宋_GB2312" w:eastAsia="仿宋_GB2312"/>
                <w:szCs w:val="21"/>
              </w:rPr>
              <w:t>1105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蒋振宁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110901414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412416884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412416884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蒋干干干（新浪）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18817381235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自动化</w:t>
            </w:r>
            <w:r w:rsidRPr="00F462B1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蒋雪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110900109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278481217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雪</w:t>
            </w:r>
            <w:r w:rsidRPr="00F462B1">
              <w:rPr>
                <w:rFonts w:ascii="仿宋_GB2312" w:eastAsia="仿宋_GB2312"/>
                <w:szCs w:val="21"/>
              </w:rPr>
              <w:t>xio7386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晴日里的野孩子（新浪）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18817327386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自动化</w:t>
            </w:r>
            <w:r w:rsidRPr="00F462B1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曹曼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110900604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1002122286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1002122286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1002122286@sina.com</w:t>
            </w:r>
            <w:r w:rsidRPr="00F462B1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18817327730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自动化</w:t>
            </w:r>
            <w:r w:rsidRPr="00F462B1">
              <w:rPr>
                <w:rFonts w:ascii="仿宋_GB2312" w:eastAsia="仿宋_GB2312"/>
                <w:szCs w:val="21"/>
              </w:rPr>
              <w:t>1103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王俊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110900920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89489858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wangjun_26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阿阿阿俊</w:t>
            </w:r>
            <w:r w:rsidRPr="00F462B1">
              <w:rPr>
                <w:rFonts w:ascii="仿宋_GB2312" w:eastAsia="仿宋_GB2312"/>
                <w:szCs w:val="21"/>
              </w:rPr>
              <w:t>_lala</w:t>
            </w:r>
            <w:r w:rsidRPr="00F462B1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18817320545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自动化</w:t>
            </w:r>
            <w:r w:rsidRPr="00F462B1">
              <w:rPr>
                <w:rFonts w:ascii="仿宋_GB2312" w:eastAsia="仿宋_GB2312"/>
                <w:szCs w:val="21"/>
              </w:rPr>
              <w:t>1104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徐杨柳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110901105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1585123933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下个故事</w:t>
            </w:r>
            <w:r w:rsidRPr="00F462B1">
              <w:rPr>
                <w:rFonts w:ascii="仿宋_GB2312" w:eastAsia="仿宋_GB2312"/>
                <w:szCs w:val="21"/>
              </w:rPr>
              <w:t>_</w:t>
            </w:r>
            <w:r w:rsidRPr="00F462B1">
              <w:rPr>
                <w:rFonts w:ascii="仿宋_GB2312" w:eastAsia="仿宋_GB2312" w:hint="eastAsia"/>
                <w:szCs w:val="21"/>
              </w:rPr>
              <w:t>回到起点（新浪）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18817381159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卓越电子</w:t>
            </w:r>
            <w:r w:rsidRPr="00F462B1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龚楚茗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110900508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272909780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gongcming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我爱娜娜</w:t>
            </w:r>
            <w:r w:rsidRPr="00F462B1">
              <w:rPr>
                <w:rFonts w:ascii="仿宋_GB2312" w:eastAsia="仿宋_GB2312"/>
                <w:szCs w:val="21"/>
              </w:rPr>
              <w:t>TOP2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18817325856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信硕</w:t>
            </w:r>
            <w:r w:rsidRPr="00F462B1">
              <w:rPr>
                <w:rFonts w:ascii="仿宋_GB2312" w:eastAsia="仿宋_GB2312"/>
                <w:szCs w:val="21"/>
              </w:rPr>
              <w:t>121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孔超波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2121045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422989240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422989240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18817842312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信硕</w:t>
            </w:r>
            <w:r w:rsidRPr="00F462B1">
              <w:rPr>
                <w:rFonts w:ascii="仿宋_GB2312" w:eastAsia="仿宋_GB2312"/>
                <w:szCs w:val="21"/>
              </w:rPr>
              <w:t>122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柴宏建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2121090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370543852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chixuexiuluo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hyperlink r:id="rId13" w:history="1">
              <w:r w:rsidRPr="00F462B1">
                <w:rPr>
                  <w:rFonts w:ascii="仿宋_GB2312" w:eastAsia="仿宋_GB2312"/>
                  <w:szCs w:val="21"/>
                </w:rPr>
                <w:t>chaihongjian312@sina.cn</w:t>
              </w:r>
            </w:hyperlink>
            <w:r w:rsidRPr="00F462B1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18818233164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信硕</w:t>
            </w:r>
            <w:r w:rsidRPr="00F462B1">
              <w:rPr>
                <w:rFonts w:ascii="仿宋_GB2312" w:eastAsia="仿宋_GB2312"/>
                <w:szCs w:val="21"/>
              </w:rPr>
              <w:t>123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陈贝贝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2121120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942100843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koko-angelav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hyperlink r:id="rId14" w:history="1">
              <w:r w:rsidRPr="00F462B1">
                <w:rPr>
                  <w:rFonts w:ascii="仿宋_GB2312" w:eastAsia="仿宋_GB2312"/>
                  <w:szCs w:val="21"/>
                </w:rPr>
                <w:t>angelabei@126.com</w:t>
              </w:r>
            </w:hyperlink>
            <w:r w:rsidRPr="00F462B1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18818232546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信硕</w:t>
            </w:r>
            <w:r w:rsidRPr="00F462B1">
              <w:rPr>
                <w:rFonts w:ascii="仿宋_GB2312" w:eastAsia="仿宋_GB2312"/>
                <w:szCs w:val="21"/>
              </w:rPr>
              <w:t>124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徐慧军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2121134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972852034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XHJ2121134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hyperlink r:id="rId15" w:history="1">
              <w:r w:rsidRPr="00F462B1">
                <w:rPr>
                  <w:rFonts w:ascii="仿宋_GB2312" w:eastAsia="仿宋_GB2312"/>
                  <w:szCs w:val="21"/>
                </w:rPr>
                <w:t>fireflyxhj@163.com</w:t>
              </w:r>
            </w:hyperlink>
            <w:r w:rsidRPr="00F462B1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18505238958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信硕</w:t>
            </w:r>
            <w:r w:rsidRPr="00F462B1">
              <w:rPr>
                <w:rFonts w:ascii="仿宋_GB2312" w:eastAsia="仿宋_GB2312"/>
                <w:szCs w:val="21"/>
              </w:rPr>
              <w:t>125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安俊峰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2121149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97098541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97098541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anjunfeng1989@163.com</w:t>
            </w:r>
            <w:r w:rsidRPr="00F462B1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18818236670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通信</w:t>
            </w:r>
            <w:r w:rsidRPr="00F462B1">
              <w:rPr>
                <w:rFonts w:ascii="仿宋_GB2312" w:eastAsia="仿宋_GB2312"/>
                <w:szCs w:val="21"/>
              </w:rPr>
              <w:t>1104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倪莺莉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110901302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448038907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nirealie713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栗子有点小亢奋（新浪）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18817390591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通信</w:t>
            </w:r>
            <w:r w:rsidRPr="00F462B1">
              <w:rPr>
                <w:rFonts w:ascii="仿宋_GB2312" w:eastAsia="仿宋_GB2312"/>
                <w:szCs w:val="21"/>
              </w:rPr>
              <w:t>1103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李佳玲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110901001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383443324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lijialing312813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Gail</w:t>
            </w:r>
            <w:r w:rsidRPr="00F462B1">
              <w:rPr>
                <w:rFonts w:ascii="仿宋_GB2312" w:eastAsia="仿宋_GB2312" w:hint="eastAsia"/>
                <w:szCs w:val="21"/>
              </w:rPr>
              <w:t>一</w:t>
            </w:r>
            <w:r w:rsidRPr="00F462B1">
              <w:rPr>
                <w:rFonts w:ascii="仿宋_GB2312" w:eastAsia="仿宋_GB2312"/>
                <w:szCs w:val="21"/>
              </w:rPr>
              <w:t>Lynn</w:t>
            </w:r>
            <w:r w:rsidRPr="00F462B1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18817323624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通信</w:t>
            </w:r>
            <w:r w:rsidRPr="00F462B1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彭顺风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130920122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易班班长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891660990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pengshunfeng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彭顺风</w:t>
            </w:r>
            <w:r w:rsidRPr="00F462B1">
              <w:rPr>
                <w:rFonts w:ascii="仿宋_GB2312" w:eastAsia="仿宋_GB2312"/>
                <w:szCs w:val="21"/>
              </w:rPr>
              <w:t>DWKEGU</w:t>
            </w:r>
            <w:r w:rsidRPr="00F462B1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13122759778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通信</w:t>
            </w:r>
            <w:r w:rsidRPr="00F462B1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杨标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130920218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1134560861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15000859538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通信</w:t>
            </w:r>
            <w:r w:rsidRPr="00F462B1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蒋勤倩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130920201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1850845781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18916063718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1850845781</w:t>
            </w:r>
            <w:r w:rsidRPr="00F462B1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18916063718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通信</w:t>
            </w:r>
            <w:r w:rsidRPr="00F462B1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罗林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130920220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易班班长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654744899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654744899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15001822373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通信</w:t>
            </w:r>
            <w:r w:rsidRPr="00F462B1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汪悦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130920304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735955459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735955459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东华通信</w:t>
            </w:r>
            <w:r w:rsidRPr="00F462B1">
              <w:rPr>
                <w:rFonts w:ascii="仿宋_GB2312" w:eastAsia="仿宋_GB2312"/>
                <w:szCs w:val="21"/>
              </w:rPr>
              <w:t xml:space="preserve">1303 </w:t>
            </w:r>
            <w:r w:rsidRPr="00F462B1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15000850675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通信</w:t>
            </w:r>
            <w:r w:rsidRPr="00F462B1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杨著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130920326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345395824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345395824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15000765523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通信</w:t>
            </w:r>
            <w:r w:rsidRPr="00F462B1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李坤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130920310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易班班长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1657372427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15000753270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通信</w:t>
            </w:r>
            <w:r w:rsidRPr="00F462B1">
              <w:rPr>
                <w:rFonts w:ascii="仿宋_GB2312" w:eastAsia="仿宋_GB2312"/>
                <w:szCs w:val="21"/>
              </w:rPr>
              <w:t>1304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付佳琦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130920403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2831928496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2831928496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通信</w:t>
            </w:r>
            <w:r w:rsidRPr="00F462B1">
              <w:rPr>
                <w:rFonts w:ascii="仿宋_GB2312" w:eastAsia="仿宋_GB2312"/>
                <w:szCs w:val="21"/>
              </w:rPr>
              <w:t>3</w:t>
            </w:r>
            <w:r w:rsidRPr="00F462B1">
              <w:rPr>
                <w:rFonts w:ascii="仿宋_GB2312" w:eastAsia="仿宋_GB2312" w:hint="eastAsia"/>
                <w:szCs w:val="21"/>
              </w:rPr>
              <w:t>班团支部（新浪）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13122759298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通信</w:t>
            </w:r>
            <w:r w:rsidRPr="00F462B1">
              <w:rPr>
                <w:rFonts w:ascii="仿宋_GB2312" w:eastAsia="仿宋_GB2312"/>
                <w:szCs w:val="21"/>
              </w:rPr>
              <w:t>1304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张凯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130920424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997840227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13122833595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通信</w:t>
            </w:r>
            <w:r w:rsidRPr="00F462B1">
              <w:rPr>
                <w:rFonts w:ascii="仿宋_GB2312" w:eastAsia="仿宋_GB2312"/>
                <w:szCs w:val="21"/>
              </w:rPr>
              <w:t>1304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陈建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130920421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易班班长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912969235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18005640843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电子</w:t>
            </w:r>
            <w:r w:rsidRPr="00F462B1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史济</w:t>
            </w:r>
            <w:r w:rsidRPr="000B132B">
              <w:rPr>
                <w:rFonts w:ascii="仿宋_GB2312" w:eastAsia="仿宋_GB2312" w:hint="eastAsia"/>
                <w:szCs w:val="21"/>
              </w:rPr>
              <w:t>镕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130930113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350441132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gosh159753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小</w:t>
            </w:r>
            <w:r w:rsidRPr="00F462B1">
              <w:rPr>
                <w:rFonts w:ascii="仿宋_GB2312" w:eastAsia="仿宋_GB2312"/>
                <w:szCs w:val="21"/>
              </w:rPr>
              <w:t>-</w:t>
            </w:r>
            <w:r w:rsidRPr="00F462B1">
              <w:rPr>
                <w:rFonts w:ascii="仿宋_GB2312" w:eastAsia="仿宋_GB2312" w:hint="eastAsia"/>
                <w:szCs w:val="21"/>
              </w:rPr>
              <w:t>史</w:t>
            </w:r>
            <w:r w:rsidRPr="00F462B1">
              <w:rPr>
                <w:rFonts w:ascii="仿宋_GB2312" w:eastAsia="仿宋_GB2312"/>
                <w:szCs w:val="21"/>
              </w:rPr>
              <w:t>_</w:t>
            </w:r>
            <w:r w:rsidRPr="00F462B1">
              <w:rPr>
                <w:rFonts w:ascii="仿宋_GB2312" w:eastAsia="仿宋_GB2312" w:hint="eastAsia"/>
                <w:szCs w:val="21"/>
              </w:rPr>
              <w:t>时线（新浪）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15221575185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电子</w:t>
            </w:r>
            <w:r w:rsidRPr="00F462B1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监益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130930107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2251402502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15000736802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电子</w:t>
            </w:r>
            <w:r w:rsidRPr="00F462B1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刘文豪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130930123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易班班长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1094334478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1094334478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追光逐影（新浪）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15000899272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电气</w:t>
            </w:r>
            <w:r w:rsidRPr="00F462B1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王一泓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130910103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929227731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astraeus_54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15000773095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电气</w:t>
            </w:r>
            <w:r w:rsidRPr="00F462B1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刘京东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130910127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984312425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刘京东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 xml:space="preserve">maple3733230867  </w:t>
            </w:r>
            <w:r w:rsidRPr="00F462B1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15000807372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电气</w:t>
            </w:r>
            <w:r w:rsidRPr="00F462B1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雷雨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130910121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易班班长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492381588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15000753501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电气</w:t>
            </w:r>
            <w:r w:rsidRPr="00F462B1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曹怿童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130910215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易班班长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353034677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cytea_black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15001836538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电气</w:t>
            </w:r>
            <w:r w:rsidRPr="00F462B1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杨昭悦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130910301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1902961798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M</w:t>
            </w:r>
            <w:r w:rsidRPr="00F462B1">
              <w:rPr>
                <w:rFonts w:ascii="仿宋_GB2312" w:eastAsia="仿宋_GB2312" w:hint="eastAsia"/>
                <w:szCs w:val="21"/>
              </w:rPr>
              <w:t>综合症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15000833189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电气</w:t>
            </w:r>
            <w:r w:rsidRPr="00F462B1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陈思羽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130910305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495743238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chensisisisiyu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15000875157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电气</w:t>
            </w:r>
            <w:r w:rsidRPr="00F462B1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冯天佑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130910313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易班班长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570561274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fengtianyou0312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15000857660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自动化</w:t>
            </w:r>
            <w:r w:rsidRPr="00F462B1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马丽萌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130940103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1754329652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1754329652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15000852873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自动化</w:t>
            </w:r>
            <w:r w:rsidRPr="00F462B1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杨亚坤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130940129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易班班长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897615501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897615501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15000792553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自动化</w:t>
            </w:r>
            <w:r w:rsidRPr="00F462B1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季韫鑫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130940216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394261260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394261260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15001821981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自动化</w:t>
            </w:r>
            <w:r w:rsidRPr="00F462B1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晏玲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130940310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617563691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Angelina1003999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15000677516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自动化</w:t>
            </w:r>
            <w:r w:rsidRPr="00F462B1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磨仲杰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130940324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易班班长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394577631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394577631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15000819272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自动化</w:t>
            </w:r>
            <w:r w:rsidRPr="00F462B1">
              <w:rPr>
                <w:rFonts w:ascii="仿宋_GB2312" w:eastAsia="仿宋_GB2312"/>
                <w:szCs w:val="21"/>
              </w:rPr>
              <w:t>1304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岳志超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130940404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1692230606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wusui521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15000798906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自动化</w:t>
            </w:r>
            <w:r w:rsidRPr="00F462B1">
              <w:rPr>
                <w:rFonts w:ascii="仿宋_GB2312" w:eastAsia="仿宋_GB2312"/>
                <w:szCs w:val="21"/>
              </w:rPr>
              <w:t>1304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李辰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130940420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易班班长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410238006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LC941129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15959020363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自动化</w:t>
            </w:r>
            <w:r w:rsidRPr="00F462B1">
              <w:rPr>
                <w:rFonts w:ascii="仿宋_GB2312" w:eastAsia="仿宋_GB2312"/>
                <w:szCs w:val="21"/>
              </w:rPr>
              <w:t>1305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金晓涛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130940516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316894905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jin316894905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15001821875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自动化</w:t>
            </w:r>
            <w:r w:rsidRPr="00F462B1">
              <w:rPr>
                <w:rFonts w:ascii="仿宋_GB2312" w:eastAsia="仿宋_GB2312"/>
                <w:szCs w:val="21"/>
              </w:rPr>
              <w:t>1305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田泽宇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130940524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易班班长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283510911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283510911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15000825650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通信</w:t>
            </w:r>
            <w:r w:rsidRPr="00F462B1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曹东晨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110900320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556789801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c546789801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东东</w:t>
            </w:r>
            <w:r w:rsidRPr="00F462B1">
              <w:rPr>
                <w:rFonts w:ascii="仿宋_GB2312" w:eastAsia="仿宋_GB2312"/>
                <w:szCs w:val="21"/>
              </w:rPr>
              <w:t>_</w:t>
            </w:r>
            <w:r w:rsidRPr="00F462B1">
              <w:rPr>
                <w:rFonts w:ascii="仿宋_GB2312" w:eastAsia="仿宋_GB2312" w:hint="eastAsia"/>
                <w:szCs w:val="21"/>
              </w:rPr>
              <w:t>读书毒书</w:t>
            </w:r>
            <w:r w:rsidRPr="00F462B1">
              <w:rPr>
                <w:rFonts w:ascii="仿宋_GB2312" w:eastAsia="仿宋_GB2312"/>
                <w:szCs w:val="21"/>
              </w:rPr>
              <w:t>and</w:t>
            </w:r>
            <w:r w:rsidRPr="00F462B1">
              <w:rPr>
                <w:rFonts w:ascii="仿宋_GB2312" w:eastAsia="仿宋_GB2312" w:hint="eastAsia"/>
                <w:szCs w:val="21"/>
              </w:rPr>
              <w:t>渎书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18817320836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通信</w:t>
            </w:r>
            <w:r w:rsidRPr="00F462B1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王苑竹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110900303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443559775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443559775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MVSoO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18817327678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通信</w:t>
            </w:r>
            <w:r w:rsidRPr="00F462B1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陆俊杰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110900610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517642043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shnhljj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517642043@qq.com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13601866956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通信</w:t>
            </w:r>
            <w:r w:rsidRPr="00F462B1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邓欢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110900507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794005306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794005306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希腊没有第五季</w:t>
            </w:r>
            <w:r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18817327593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电气</w:t>
            </w:r>
            <w:r w:rsidRPr="00F462B1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涂传兵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110900521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1102462351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Dhutcb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图图不糊涂</w:t>
            </w:r>
            <w:r w:rsidRPr="00F462B1">
              <w:rPr>
                <w:rFonts w:ascii="仿宋_GB2312" w:eastAsia="仿宋_GB2312"/>
                <w:szCs w:val="21"/>
              </w:rPr>
              <w:t>1234</w:t>
            </w:r>
            <w:r w:rsidRPr="00F462B1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18817320724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卓越电子</w:t>
            </w:r>
            <w:r w:rsidRPr="00F462B1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李赫楠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110900713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714817933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/>
                <w:szCs w:val="21"/>
              </w:rPr>
              <w:t>lihenan908840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F462B1">
              <w:rPr>
                <w:rFonts w:ascii="仿宋_GB2312" w:eastAsia="仿宋_GB2312" w:hint="eastAsia"/>
                <w:szCs w:val="21"/>
              </w:rPr>
              <w:t>李赫楠</w:t>
            </w:r>
            <w:r w:rsidRPr="00F462B1">
              <w:rPr>
                <w:rFonts w:ascii="仿宋_GB2312" w:eastAsia="仿宋_GB2312"/>
                <w:szCs w:val="21"/>
              </w:rPr>
              <w:t>_</w:t>
            </w:r>
            <w:r w:rsidRPr="00F462B1">
              <w:rPr>
                <w:rFonts w:ascii="仿宋_GB2312" w:eastAsia="仿宋_GB2312" w:hint="eastAsia"/>
                <w:szCs w:val="21"/>
              </w:rPr>
              <w:t>北京北京</w:t>
            </w:r>
            <w:r w:rsidRPr="00F462B1">
              <w:rPr>
                <w:rFonts w:ascii="仿宋_GB2312" w:eastAsia="仿宋_GB2312"/>
                <w:szCs w:val="21"/>
              </w:rPr>
              <w:t>(</w:t>
            </w:r>
            <w:r w:rsidRPr="00F462B1">
              <w:rPr>
                <w:rFonts w:ascii="仿宋_GB2312" w:eastAsia="仿宋_GB2312" w:hint="eastAsia"/>
                <w:szCs w:val="21"/>
              </w:rPr>
              <w:t>新浪</w:t>
            </w:r>
            <w:r w:rsidRPr="00F462B1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18817326413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电气</w:t>
            </w:r>
            <w:r>
              <w:rPr>
                <w:rFonts w:ascii="仿宋_GB2312" w:eastAsia="仿宋_GB2312"/>
                <w:szCs w:val="21"/>
              </w:rPr>
              <w:t>1105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陈佳瑜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110901404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E6202">
              <w:rPr>
                <w:rFonts w:ascii="仿宋_GB2312" w:eastAsia="仿宋_GB2312"/>
                <w:szCs w:val="21"/>
              </w:rPr>
              <w:t>574327374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E6202">
              <w:rPr>
                <w:rFonts w:ascii="仿宋_GB2312" w:eastAsia="仿宋_GB2312"/>
                <w:szCs w:val="21"/>
              </w:rPr>
              <w:t>chenjiayu0806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E6202">
              <w:rPr>
                <w:rFonts w:ascii="仿宋_GB2312" w:eastAsia="仿宋_GB2312" w:hint="eastAsia"/>
                <w:szCs w:val="21"/>
              </w:rPr>
              <w:t>佳瑜是个十足的大笨蛋（新浪）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18817320615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通信</w:t>
            </w:r>
            <w:r>
              <w:rPr>
                <w:rFonts w:ascii="仿宋_GB2312" w:eastAsia="仿宋_GB2312"/>
                <w:szCs w:val="21"/>
              </w:rPr>
              <w:t>1103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张逸飞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110900911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297202618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297202618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Figo</w:t>
            </w:r>
            <w:r w:rsidRPr="000B132B">
              <w:rPr>
                <w:rFonts w:ascii="仿宋_GB2312" w:eastAsia="仿宋_GB2312" w:hint="eastAsia"/>
                <w:szCs w:val="21"/>
              </w:rPr>
              <w:t>逸飞（新浪）</w:t>
            </w:r>
          </w:p>
        </w:tc>
        <w:tc>
          <w:tcPr>
            <w:tcW w:w="1685" w:type="dxa"/>
            <w:vAlign w:val="center"/>
          </w:tcPr>
          <w:p w:rsidR="002A67AC" w:rsidRPr="002845F7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2845F7">
              <w:rPr>
                <w:rFonts w:ascii="仿宋_GB2312" w:eastAsia="仿宋_GB2312"/>
                <w:szCs w:val="21"/>
              </w:rPr>
              <w:t>13611711855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通信</w:t>
            </w:r>
            <w:r>
              <w:rPr>
                <w:rFonts w:ascii="仿宋_GB2312" w:eastAsia="仿宋_GB2312"/>
                <w:szCs w:val="21"/>
              </w:rPr>
              <w:t>1104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蒲婵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110901402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30E3E">
              <w:rPr>
                <w:rFonts w:ascii="仿宋_GB2312" w:eastAsia="仿宋_GB2312"/>
                <w:szCs w:val="21"/>
              </w:rPr>
              <w:t>565984995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30E3E">
              <w:rPr>
                <w:rFonts w:ascii="仿宋_GB2312" w:eastAsia="仿宋_GB2312"/>
                <w:szCs w:val="21"/>
              </w:rPr>
              <w:t>565984995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30E3E">
              <w:rPr>
                <w:rFonts w:ascii="仿宋_GB2312" w:eastAsia="仿宋_GB2312" w:hint="eastAsia"/>
                <w:szCs w:val="21"/>
              </w:rPr>
              <w:t>漫步快乐</w:t>
            </w:r>
            <w:r w:rsidRPr="00930E3E">
              <w:rPr>
                <w:rFonts w:ascii="仿宋_GB2312" w:eastAsia="仿宋_GB2312"/>
                <w:szCs w:val="21"/>
              </w:rPr>
              <w:t>1</w:t>
            </w:r>
            <w:r w:rsidRPr="00930E3E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18817380592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自动化</w:t>
            </w:r>
            <w:r>
              <w:rPr>
                <w:rFonts w:ascii="仿宋_GB2312" w:eastAsia="仿宋_GB2312"/>
                <w:szCs w:val="21"/>
              </w:rPr>
              <w:t>1104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安文韬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110901411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30E3E">
              <w:rPr>
                <w:rFonts w:ascii="仿宋_GB2312" w:eastAsia="仿宋_GB2312"/>
                <w:szCs w:val="21"/>
              </w:rPr>
              <w:t>1527619292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30E3E">
              <w:rPr>
                <w:rFonts w:ascii="仿宋_GB2312" w:eastAsia="仿宋_GB2312"/>
                <w:szCs w:val="21"/>
              </w:rPr>
              <w:t>awtfantasy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30E3E">
              <w:rPr>
                <w:rFonts w:ascii="仿宋_GB2312" w:eastAsia="仿宋_GB2312" w:hint="eastAsia"/>
                <w:szCs w:val="21"/>
              </w:rPr>
              <w:t>安文韬</w:t>
            </w:r>
            <w:r w:rsidRPr="00930E3E">
              <w:rPr>
                <w:rFonts w:ascii="仿宋_GB2312" w:eastAsia="仿宋_GB2312"/>
                <w:szCs w:val="21"/>
              </w:rPr>
              <w:t>Assen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18817326240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自动化</w:t>
            </w:r>
            <w:r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王子文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110900423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554251903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554251903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18516129228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电气</w:t>
            </w:r>
            <w:r>
              <w:rPr>
                <w:rFonts w:ascii="仿宋_GB2312" w:eastAsia="仿宋_GB2312"/>
                <w:szCs w:val="21"/>
              </w:rPr>
              <w:t>1104</w:t>
            </w:r>
          </w:p>
        </w:tc>
        <w:tc>
          <w:tcPr>
            <w:tcW w:w="93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伍建康</w:t>
            </w:r>
          </w:p>
        </w:tc>
        <w:tc>
          <w:tcPr>
            <w:tcW w:w="1498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110901118</w:t>
            </w:r>
          </w:p>
        </w:tc>
        <w:tc>
          <w:tcPr>
            <w:tcW w:w="12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B11980">
              <w:rPr>
                <w:rFonts w:ascii="仿宋_GB2312" w:eastAsia="仿宋_GB2312"/>
                <w:szCs w:val="21"/>
              </w:rPr>
              <w:t>610026039</w:t>
            </w:r>
          </w:p>
        </w:tc>
        <w:tc>
          <w:tcPr>
            <w:tcW w:w="2750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B11980">
              <w:rPr>
                <w:rFonts w:ascii="仿宋_GB2312" w:eastAsia="仿宋_GB2312"/>
                <w:szCs w:val="21"/>
              </w:rPr>
              <w:t>wucheng5555</w:t>
            </w:r>
          </w:p>
        </w:tc>
        <w:tc>
          <w:tcPr>
            <w:tcW w:w="3471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B11980">
              <w:rPr>
                <w:rFonts w:ascii="仿宋_GB2312" w:eastAsia="仿宋_GB2312" w:hint="eastAsia"/>
                <w:szCs w:val="21"/>
              </w:rPr>
              <w:t>五小鸭</w:t>
            </w:r>
            <w:r w:rsidRPr="00B11980">
              <w:rPr>
                <w:rFonts w:ascii="仿宋_GB2312" w:eastAsia="仿宋_GB2312"/>
                <w:szCs w:val="21"/>
              </w:rPr>
              <w:t>55</w:t>
            </w:r>
            <w:r w:rsidRPr="00B11980">
              <w:rPr>
                <w:rFonts w:ascii="仿宋_GB2312" w:eastAsia="仿宋_GB2312" w:hint="eastAsia"/>
                <w:szCs w:val="21"/>
              </w:rPr>
              <w:t>小斗</w:t>
            </w:r>
            <w:r w:rsidRPr="00B11980">
              <w:rPr>
                <w:rFonts w:ascii="仿宋_GB2312" w:eastAsia="仿宋_GB2312"/>
                <w:szCs w:val="21"/>
              </w:rPr>
              <w:t>tang</w:t>
            </w:r>
          </w:p>
        </w:tc>
        <w:tc>
          <w:tcPr>
            <w:tcW w:w="1685" w:type="dxa"/>
            <w:vAlign w:val="center"/>
          </w:tcPr>
          <w:p w:rsidR="002A67AC" w:rsidRPr="00F462B1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18817325691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电信</w:t>
            </w:r>
            <w:r w:rsidRPr="009F7AFA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王泽民</w:t>
            </w:r>
          </w:p>
        </w:tc>
        <w:tc>
          <w:tcPr>
            <w:tcW w:w="1498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120900129</w:t>
            </w:r>
          </w:p>
        </w:tc>
        <w:tc>
          <w:tcPr>
            <w:tcW w:w="12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学习委员</w:t>
            </w:r>
          </w:p>
        </w:tc>
        <w:tc>
          <w:tcPr>
            <w:tcW w:w="17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1027329813</w:t>
            </w:r>
          </w:p>
        </w:tc>
        <w:tc>
          <w:tcPr>
            <w:tcW w:w="275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wangzemin1750</w:t>
            </w:r>
          </w:p>
        </w:tc>
        <w:tc>
          <w:tcPr>
            <w:tcW w:w="3471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18817831294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电信</w:t>
            </w:r>
            <w:r w:rsidRPr="009F7AFA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刘帅</w:t>
            </w:r>
          </w:p>
        </w:tc>
        <w:tc>
          <w:tcPr>
            <w:tcW w:w="1498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120900123</w:t>
            </w:r>
          </w:p>
        </w:tc>
        <w:tc>
          <w:tcPr>
            <w:tcW w:w="12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245328495</w:t>
            </w:r>
          </w:p>
        </w:tc>
        <w:tc>
          <w:tcPr>
            <w:tcW w:w="275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18817828727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电信</w:t>
            </w:r>
            <w:r w:rsidRPr="009F7AFA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李栋</w:t>
            </w:r>
          </w:p>
        </w:tc>
        <w:tc>
          <w:tcPr>
            <w:tcW w:w="1498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120900213</w:t>
            </w:r>
          </w:p>
        </w:tc>
        <w:tc>
          <w:tcPr>
            <w:tcW w:w="12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学习委员</w:t>
            </w:r>
          </w:p>
        </w:tc>
        <w:tc>
          <w:tcPr>
            <w:tcW w:w="17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498799430</w:t>
            </w:r>
          </w:p>
        </w:tc>
        <w:tc>
          <w:tcPr>
            <w:tcW w:w="275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Li498799430</w:t>
            </w:r>
          </w:p>
        </w:tc>
        <w:tc>
          <w:tcPr>
            <w:tcW w:w="3471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腾讯微博</w:t>
            </w:r>
            <w:r w:rsidRPr="009F7AFA">
              <w:rPr>
                <w:rFonts w:ascii="仿宋_GB2312" w:eastAsia="仿宋_GB2312"/>
                <w:szCs w:val="21"/>
              </w:rPr>
              <w:t>498799430</w:t>
            </w:r>
          </w:p>
        </w:tc>
        <w:tc>
          <w:tcPr>
            <w:tcW w:w="1685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15618657010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电信</w:t>
            </w:r>
            <w:r w:rsidRPr="009F7AFA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沈伊人</w:t>
            </w:r>
          </w:p>
        </w:tc>
        <w:tc>
          <w:tcPr>
            <w:tcW w:w="1498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120900202</w:t>
            </w:r>
          </w:p>
        </w:tc>
        <w:tc>
          <w:tcPr>
            <w:tcW w:w="12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630837530</w:t>
            </w:r>
          </w:p>
        </w:tc>
        <w:tc>
          <w:tcPr>
            <w:tcW w:w="275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sunny_renren</w:t>
            </w:r>
          </w:p>
        </w:tc>
        <w:tc>
          <w:tcPr>
            <w:tcW w:w="3471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630837530@qq.com</w:t>
            </w:r>
          </w:p>
        </w:tc>
        <w:tc>
          <w:tcPr>
            <w:tcW w:w="1685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13524156742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电信</w:t>
            </w:r>
            <w:r w:rsidRPr="009F7AFA">
              <w:rPr>
                <w:rFonts w:ascii="仿宋_GB2312" w:eastAsia="仿宋_GB2312"/>
                <w:szCs w:val="21"/>
              </w:rPr>
              <w:t>1203</w:t>
            </w:r>
          </w:p>
        </w:tc>
        <w:tc>
          <w:tcPr>
            <w:tcW w:w="93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武秉泓</w:t>
            </w:r>
          </w:p>
        </w:tc>
        <w:tc>
          <w:tcPr>
            <w:tcW w:w="1498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120900314</w:t>
            </w:r>
          </w:p>
        </w:tc>
        <w:tc>
          <w:tcPr>
            <w:tcW w:w="12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学习委员</w:t>
            </w:r>
          </w:p>
        </w:tc>
        <w:tc>
          <w:tcPr>
            <w:tcW w:w="17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1072149130</w:t>
            </w:r>
          </w:p>
        </w:tc>
        <w:tc>
          <w:tcPr>
            <w:tcW w:w="275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comb1072149130</w:t>
            </w:r>
          </w:p>
        </w:tc>
        <w:tc>
          <w:tcPr>
            <w:tcW w:w="3471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蒋干</w:t>
            </w:r>
            <w:r w:rsidRPr="009F7AFA">
              <w:rPr>
                <w:rFonts w:ascii="仿宋_GB2312" w:eastAsia="仿宋_GB2312"/>
                <w:szCs w:val="21"/>
              </w:rPr>
              <w:t>_</w:t>
            </w:r>
            <w:r w:rsidRPr="009F7AFA">
              <w:rPr>
                <w:rFonts w:ascii="仿宋_GB2312" w:eastAsia="仿宋_GB2312" w:hint="eastAsia"/>
                <w:szCs w:val="21"/>
              </w:rPr>
              <w:t>双</w:t>
            </w:r>
          </w:p>
        </w:tc>
        <w:tc>
          <w:tcPr>
            <w:tcW w:w="1685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18817830720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电信</w:t>
            </w:r>
            <w:r w:rsidRPr="009F7AFA">
              <w:rPr>
                <w:rFonts w:ascii="仿宋_GB2312" w:eastAsia="仿宋_GB2312"/>
                <w:szCs w:val="21"/>
              </w:rPr>
              <w:t>1203</w:t>
            </w:r>
          </w:p>
        </w:tc>
        <w:tc>
          <w:tcPr>
            <w:tcW w:w="93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伊金静</w:t>
            </w:r>
          </w:p>
        </w:tc>
        <w:tc>
          <w:tcPr>
            <w:tcW w:w="1498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120900307</w:t>
            </w:r>
          </w:p>
        </w:tc>
        <w:tc>
          <w:tcPr>
            <w:tcW w:w="12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761160081</w:t>
            </w:r>
          </w:p>
        </w:tc>
        <w:tc>
          <w:tcPr>
            <w:tcW w:w="275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Joyce_Youzi</w:t>
            </w:r>
          </w:p>
        </w:tc>
        <w:tc>
          <w:tcPr>
            <w:tcW w:w="3471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柚子柚子早点睡</w:t>
            </w:r>
          </w:p>
        </w:tc>
        <w:tc>
          <w:tcPr>
            <w:tcW w:w="1685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18817831415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电信</w:t>
            </w:r>
            <w:r w:rsidRPr="009F7AFA">
              <w:rPr>
                <w:rFonts w:ascii="仿宋_GB2312" w:eastAsia="仿宋_GB2312"/>
                <w:szCs w:val="21"/>
              </w:rPr>
              <w:t>1204</w:t>
            </w:r>
          </w:p>
        </w:tc>
        <w:tc>
          <w:tcPr>
            <w:tcW w:w="93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蒋益敏</w:t>
            </w:r>
          </w:p>
        </w:tc>
        <w:tc>
          <w:tcPr>
            <w:tcW w:w="1498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120900406</w:t>
            </w:r>
          </w:p>
        </w:tc>
        <w:tc>
          <w:tcPr>
            <w:tcW w:w="12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学习委员</w:t>
            </w:r>
          </w:p>
        </w:tc>
        <w:tc>
          <w:tcPr>
            <w:tcW w:w="17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348817424</w:t>
            </w:r>
          </w:p>
        </w:tc>
        <w:tc>
          <w:tcPr>
            <w:tcW w:w="275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jym_348817424</w:t>
            </w:r>
          </w:p>
        </w:tc>
        <w:tc>
          <w:tcPr>
            <w:tcW w:w="3471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黛西丫丫要发奋</w:t>
            </w:r>
          </w:p>
        </w:tc>
        <w:tc>
          <w:tcPr>
            <w:tcW w:w="1685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15058195812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电信</w:t>
            </w:r>
            <w:r w:rsidRPr="009F7AFA">
              <w:rPr>
                <w:rFonts w:ascii="仿宋_GB2312" w:eastAsia="仿宋_GB2312"/>
                <w:szCs w:val="21"/>
              </w:rPr>
              <w:t>1204</w:t>
            </w:r>
          </w:p>
        </w:tc>
        <w:tc>
          <w:tcPr>
            <w:tcW w:w="93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周玲</w:t>
            </w:r>
          </w:p>
        </w:tc>
        <w:tc>
          <w:tcPr>
            <w:tcW w:w="1498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120900408</w:t>
            </w:r>
          </w:p>
        </w:tc>
        <w:tc>
          <w:tcPr>
            <w:tcW w:w="12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708946896</w:t>
            </w:r>
          </w:p>
        </w:tc>
        <w:tc>
          <w:tcPr>
            <w:tcW w:w="275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Balabalahao123</w:t>
            </w:r>
          </w:p>
        </w:tc>
        <w:tc>
          <w:tcPr>
            <w:tcW w:w="3471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18817828247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电信</w:t>
            </w:r>
            <w:r w:rsidRPr="009F7AFA">
              <w:rPr>
                <w:rFonts w:ascii="仿宋_GB2312" w:eastAsia="仿宋_GB2312"/>
                <w:szCs w:val="21"/>
              </w:rPr>
              <w:t>1205</w:t>
            </w:r>
          </w:p>
        </w:tc>
        <w:tc>
          <w:tcPr>
            <w:tcW w:w="93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李宏广</w:t>
            </w:r>
          </w:p>
        </w:tc>
        <w:tc>
          <w:tcPr>
            <w:tcW w:w="1498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120900524</w:t>
            </w:r>
          </w:p>
        </w:tc>
        <w:tc>
          <w:tcPr>
            <w:tcW w:w="12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学习委员</w:t>
            </w:r>
          </w:p>
        </w:tc>
        <w:tc>
          <w:tcPr>
            <w:tcW w:w="17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627834589</w:t>
            </w:r>
          </w:p>
        </w:tc>
        <w:tc>
          <w:tcPr>
            <w:tcW w:w="275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18817828205</w:t>
            </w:r>
          </w:p>
        </w:tc>
        <w:tc>
          <w:tcPr>
            <w:tcW w:w="3471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博文广记</w:t>
            </w:r>
          </w:p>
        </w:tc>
        <w:tc>
          <w:tcPr>
            <w:tcW w:w="1685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18817828205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电信</w:t>
            </w:r>
            <w:r w:rsidRPr="009F7AFA">
              <w:rPr>
                <w:rFonts w:ascii="仿宋_GB2312" w:eastAsia="仿宋_GB2312"/>
                <w:szCs w:val="21"/>
              </w:rPr>
              <w:t>1205</w:t>
            </w:r>
          </w:p>
        </w:tc>
        <w:tc>
          <w:tcPr>
            <w:tcW w:w="93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张宇</w:t>
            </w:r>
          </w:p>
        </w:tc>
        <w:tc>
          <w:tcPr>
            <w:tcW w:w="1498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120900516</w:t>
            </w:r>
          </w:p>
        </w:tc>
        <w:tc>
          <w:tcPr>
            <w:tcW w:w="12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303410407</w:t>
            </w:r>
          </w:p>
        </w:tc>
        <w:tc>
          <w:tcPr>
            <w:tcW w:w="275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303410407</w:t>
            </w:r>
          </w:p>
        </w:tc>
        <w:tc>
          <w:tcPr>
            <w:tcW w:w="3471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303410407</w:t>
            </w:r>
          </w:p>
        </w:tc>
        <w:tc>
          <w:tcPr>
            <w:tcW w:w="1685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18817830546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电信</w:t>
            </w:r>
            <w:r w:rsidRPr="009F7AFA">
              <w:rPr>
                <w:rFonts w:ascii="仿宋_GB2312" w:eastAsia="仿宋_GB2312"/>
                <w:szCs w:val="21"/>
              </w:rPr>
              <w:t>1206</w:t>
            </w:r>
          </w:p>
        </w:tc>
        <w:tc>
          <w:tcPr>
            <w:tcW w:w="93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黄丹</w:t>
            </w:r>
          </w:p>
        </w:tc>
        <w:tc>
          <w:tcPr>
            <w:tcW w:w="1498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120900609</w:t>
            </w:r>
          </w:p>
        </w:tc>
        <w:tc>
          <w:tcPr>
            <w:tcW w:w="12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学习委员</w:t>
            </w:r>
          </w:p>
        </w:tc>
        <w:tc>
          <w:tcPr>
            <w:tcW w:w="17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2571182169</w:t>
            </w:r>
          </w:p>
        </w:tc>
        <w:tc>
          <w:tcPr>
            <w:tcW w:w="275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Adandandandandandan_</w:t>
            </w:r>
          </w:p>
        </w:tc>
        <w:tc>
          <w:tcPr>
            <w:tcW w:w="3471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18817828886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电信</w:t>
            </w:r>
            <w:r w:rsidRPr="009F7AFA">
              <w:rPr>
                <w:rFonts w:ascii="仿宋_GB2312" w:eastAsia="仿宋_GB2312"/>
                <w:szCs w:val="21"/>
              </w:rPr>
              <w:t>1206</w:t>
            </w:r>
          </w:p>
        </w:tc>
        <w:tc>
          <w:tcPr>
            <w:tcW w:w="93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边玉明</w:t>
            </w:r>
          </w:p>
        </w:tc>
        <w:tc>
          <w:tcPr>
            <w:tcW w:w="1498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120900616</w:t>
            </w:r>
          </w:p>
        </w:tc>
        <w:tc>
          <w:tcPr>
            <w:tcW w:w="12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1733219827</w:t>
            </w:r>
          </w:p>
        </w:tc>
        <w:tc>
          <w:tcPr>
            <w:tcW w:w="275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Donghuabym</w:t>
            </w:r>
          </w:p>
        </w:tc>
        <w:tc>
          <w:tcPr>
            <w:tcW w:w="3471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Yiyayiyaha</w:t>
            </w:r>
          </w:p>
        </w:tc>
        <w:tc>
          <w:tcPr>
            <w:tcW w:w="1685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18817828534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卓越电子</w:t>
            </w:r>
            <w:r w:rsidRPr="009F7AFA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姚潇俊</w:t>
            </w:r>
          </w:p>
        </w:tc>
        <w:tc>
          <w:tcPr>
            <w:tcW w:w="1498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120910112</w:t>
            </w:r>
          </w:p>
        </w:tc>
        <w:tc>
          <w:tcPr>
            <w:tcW w:w="12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学习委员</w:t>
            </w:r>
          </w:p>
        </w:tc>
        <w:tc>
          <w:tcPr>
            <w:tcW w:w="17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377188753</w:t>
            </w:r>
          </w:p>
        </w:tc>
        <w:tc>
          <w:tcPr>
            <w:tcW w:w="275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Dis_zxj</w:t>
            </w:r>
          </w:p>
        </w:tc>
        <w:tc>
          <w:tcPr>
            <w:tcW w:w="3471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15000955770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卓越电子</w:t>
            </w:r>
            <w:r w:rsidRPr="009F7AFA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李翀</w:t>
            </w:r>
          </w:p>
        </w:tc>
        <w:tc>
          <w:tcPr>
            <w:tcW w:w="1498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120910126</w:t>
            </w:r>
          </w:p>
        </w:tc>
        <w:tc>
          <w:tcPr>
            <w:tcW w:w="12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543281892</w:t>
            </w:r>
          </w:p>
        </w:tc>
        <w:tc>
          <w:tcPr>
            <w:tcW w:w="2750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hnlichong</w:t>
            </w:r>
          </w:p>
        </w:tc>
        <w:tc>
          <w:tcPr>
            <w:tcW w:w="3471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chongger_</w:t>
            </w:r>
          </w:p>
        </w:tc>
        <w:tc>
          <w:tcPr>
            <w:tcW w:w="1685" w:type="dxa"/>
            <w:vAlign w:val="center"/>
          </w:tcPr>
          <w:p w:rsidR="002A67AC" w:rsidRPr="009F7AF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9F7AFA">
              <w:rPr>
                <w:rFonts w:ascii="仿宋_GB2312" w:eastAsia="仿宋_GB2312"/>
                <w:szCs w:val="21"/>
              </w:rPr>
              <w:t>18817830186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15408A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电信</w:t>
            </w:r>
            <w:r w:rsidRPr="00D16C7A">
              <w:rPr>
                <w:rFonts w:ascii="仿宋_GB2312" w:eastAsia="仿宋_GB2312"/>
                <w:szCs w:val="21"/>
              </w:rPr>
              <w:t>1207</w:t>
            </w:r>
          </w:p>
        </w:tc>
        <w:tc>
          <w:tcPr>
            <w:tcW w:w="93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沈中皓</w:t>
            </w:r>
          </w:p>
        </w:tc>
        <w:tc>
          <w:tcPr>
            <w:tcW w:w="1498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120900715</w:t>
            </w:r>
          </w:p>
        </w:tc>
        <w:tc>
          <w:tcPr>
            <w:tcW w:w="127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组织宣传委员</w:t>
            </w:r>
          </w:p>
        </w:tc>
        <w:tc>
          <w:tcPr>
            <w:tcW w:w="177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449208388</w:t>
            </w:r>
          </w:p>
        </w:tc>
        <w:tc>
          <w:tcPr>
            <w:tcW w:w="2750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13818682905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15408A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电信</w:t>
            </w:r>
            <w:r w:rsidRPr="00D16C7A">
              <w:rPr>
                <w:rFonts w:ascii="仿宋_GB2312" w:eastAsia="仿宋_GB2312"/>
                <w:szCs w:val="21"/>
              </w:rPr>
              <w:t>1207</w:t>
            </w:r>
          </w:p>
        </w:tc>
        <w:tc>
          <w:tcPr>
            <w:tcW w:w="93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王姝艺</w:t>
            </w:r>
          </w:p>
        </w:tc>
        <w:tc>
          <w:tcPr>
            <w:tcW w:w="1498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120900711</w:t>
            </w:r>
          </w:p>
        </w:tc>
        <w:tc>
          <w:tcPr>
            <w:tcW w:w="127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1282037922</w:t>
            </w:r>
          </w:p>
        </w:tc>
        <w:tc>
          <w:tcPr>
            <w:tcW w:w="2750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18817831262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15408A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电信</w:t>
            </w:r>
            <w:r w:rsidRPr="00D16C7A">
              <w:rPr>
                <w:rFonts w:ascii="仿宋_GB2312" w:eastAsia="仿宋_GB2312"/>
                <w:szCs w:val="21"/>
              </w:rPr>
              <w:t>1208</w:t>
            </w:r>
          </w:p>
        </w:tc>
        <w:tc>
          <w:tcPr>
            <w:tcW w:w="93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江星睿</w:t>
            </w:r>
          </w:p>
        </w:tc>
        <w:tc>
          <w:tcPr>
            <w:tcW w:w="1498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120900801</w:t>
            </w:r>
          </w:p>
        </w:tc>
        <w:tc>
          <w:tcPr>
            <w:tcW w:w="127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472782229</w:t>
            </w:r>
          </w:p>
        </w:tc>
        <w:tc>
          <w:tcPr>
            <w:tcW w:w="2750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jiangxingxing400594</w:t>
            </w:r>
          </w:p>
        </w:tc>
        <w:tc>
          <w:tcPr>
            <w:tcW w:w="3471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18916788106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15408A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电信</w:t>
            </w:r>
            <w:r w:rsidRPr="00D16C7A">
              <w:rPr>
                <w:rFonts w:ascii="仿宋_GB2312" w:eastAsia="仿宋_GB2312"/>
                <w:szCs w:val="21"/>
              </w:rPr>
              <w:t>1208</w:t>
            </w:r>
          </w:p>
        </w:tc>
        <w:tc>
          <w:tcPr>
            <w:tcW w:w="93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袁雷</w:t>
            </w:r>
          </w:p>
        </w:tc>
        <w:tc>
          <w:tcPr>
            <w:tcW w:w="1498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120900819</w:t>
            </w:r>
          </w:p>
        </w:tc>
        <w:tc>
          <w:tcPr>
            <w:tcW w:w="127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252948868</w:t>
            </w:r>
          </w:p>
        </w:tc>
        <w:tc>
          <w:tcPr>
            <w:tcW w:w="2750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18817828009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15408A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电气</w:t>
            </w:r>
            <w:r w:rsidRPr="00D16C7A">
              <w:rPr>
                <w:rFonts w:ascii="仿宋_GB2312" w:eastAsia="仿宋_GB2312"/>
                <w:szCs w:val="21"/>
              </w:rPr>
              <w:t>1209</w:t>
            </w:r>
          </w:p>
        </w:tc>
        <w:tc>
          <w:tcPr>
            <w:tcW w:w="93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李煜</w:t>
            </w:r>
          </w:p>
        </w:tc>
        <w:tc>
          <w:tcPr>
            <w:tcW w:w="1498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120900907</w:t>
            </w:r>
          </w:p>
        </w:tc>
        <w:tc>
          <w:tcPr>
            <w:tcW w:w="127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1924413072</w:t>
            </w:r>
          </w:p>
        </w:tc>
        <w:tc>
          <w:tcPr>
            <w:tcW w:w="2750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18817830378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15408A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电信</w:t>
            </w:r>
            <w:r w:rsidRPr="00D16C7A">
              <w:rPr>
                <w:rFonts w:ascii="仿宋_GB2312" w:eastAsia="仿宋_GB2312"/>
                <w:szCs w:val="21"/>
              </w:rPr>
              <w:t>1209</w:t>
            </w:r>
          </w:p>
        </w:tc>
        <w:tc>
          <w:tcPr>
            <w:tcW w:w="93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刘悦</w:t>
            </w:r>
          </w:p>
        </w:tc>
        <w:tc>
          <w:tcPr>
            <w:tcW w:w="1498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120900910</w:t>
            </w:r>
          </w:p>
        </w:tc>
        <w:tc>
          <w:tcPr>
            <w:tcW w:w="127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441695156</w:t>
            </w:r>
          </w:p>
        </w:tc>
        <w:tc>
          <w:tcPr>
            <w:tcW w:w="2750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18818234062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15408A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电信</w:t>
            </w:r>
            <w:r w:rsidRPr="00D16C7A">
              <w:rPr>
                <w:rFonts w:ascii="仿宋_GB2312" w:eastAsia="仿宋_GB2312"/>
                <w:szCs w:val="21"/>
              </w:rPr>
              <w:t>1210</w:t>
            </w:r>
          </w:p>
        </w:tc>
        <w:tc>
          <w:tcPr>
            <w:tcW w:w="93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石书培</w:t>
            </w:r>
          </w:p>
        </w:tc>
        <w:tc>
          <w:tcPr>
            <w:tcW w:w="1498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120901026</w:t>
            </w:r>
          </w:p>
        </w:tc>
        <w:tc>
          <w:tcPr>
            <w:tcW w:w="127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组织宣传委员</w:t>
            </w:r>
          </w:p>
        </w:tc>
        <w:tc>
          <w:tcPr>
            <w:tcW w:w="177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2421163783</w:t>
            </w:r>
          </w:p>
        </w:tc>
        <w:tc>
          <w:tcPr>
            <w:tcW w:w="2750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2421163783</w:t>
            </w:r>
          </w:p>
        </w:tc>
        <w:tc>
          <w:tcPr>
            <w:tcW w:w="3471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机智的</w:t>
            </w:r>
            <w:r w:rsidRPr="00D16C7A">
              <w:rPr>
                <w:rFonts w:ascii="仿宋_GB2312" w:eastAsia="仿宋_GB2312"/>
                <w:szCs w:val="21"/>
              </w:rPr>
              <w:t>super</w:t>
            </w:r>
          </w:p>
        </w:tc>
        <w:tc>
          <w:tcPr>
            <w:tcW w:w="1685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13262883793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15408A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电信</w:t>
            </w:r>
            <w:r w:rsidRPr="00D16C7A">
              <w:rPr>
                <w:rFonts w:ascii="仿宋_GB2312" w:eastAsia="仿宋_GB2312"/>
                <w:szCs w:val="21"/>
              </w:rPr>
              <w:t>1210</w:t>
            </w:r>
          </w:p>
        </w:tc>
        <w:tc>
          <w:tcPr>
            <w:tcW w:w="93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俞颖超</w:t>
            </w:r>
          </w:p>
        </w:tc>
        <w:tc>
          <w:tcPr>
            <w:tcW w:w="1498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120901006</w:t>
            </w:r>
          </w:p>
        </w:tc>
        <w:tc>
          <w:tcPr>
            <w:tcW w:w="127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团支部书记</w:t>
            </w:r>
          </w:p>
        </w:tc>
        <w:tc>
          <w:tcPr>
            <w:tcW w:w="177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930479097</w:t>
            </w:r>
          </w:p>
        </w:tc>
        <w:tc>
          <w:tcPr>
            <w:tcW w:w="2750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930479097</w:t>
            </w:r>
          </w:p>
        </w:tc>
        <w:tc>
          <w:tcPr>
            <w:tcW w:w="3471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18817827989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15408A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电信</w:t>
            </w:r>
            <w:r w:rsidRPr="00D16C7A">
              <w:rPr>
                <w:rFonts w:ascii="仿宋_GB2312" w:eastAsia="仿宋_GB2312"/>
                <w:szCs w:val="21"/>
              </w:rPr>
              <w:t>1211</w:t>
            </w:r>
          </w:p>
        </w:tc>
        <w:tc>
          <w:tcPr>
            <w:tcW w:w="93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周昶</w:t>
            </w:r>
          </w:p>
        </w:tc>
        <w:tc>
          <w:tcPr>
            <w:tcW w:w="1498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120901124</w:t>
            </w:r>
          </w:p>
        </w:tc>
        <w:tc>
          <w:tcPr>
            <w:tcW w:w="127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871053855</w:t>
            </w:r>
          </w:p>
        </w:tc>
        <w:tc>
          <w:tcPr>
            <w:tcW w:w="2750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18817828751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15408A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电信</w:t>
            </w:r>
            <w:r w:rsidRPr="00D16C7A">
              <w:rPr>
                <w:rFonts w:ascii="仿宋_GB2312" w:eastAsia="仿宋_GB2312"/>
                <w:szCs w:val="21"/>
              </w:rPr>
              <w:t>1211</w:t>
            </w:r>
          </w:p>
        </w:tc>
        <w:tc>
          <w:tcPr>
            <w:tcW w:w="93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贺一通</w:t>
            </w:r>
          </w:p>
        </w:tc>
        <w:tc>
          <w:tcPr>
            <w:tcW w:w="1498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120901115</w:t>
            </w:r>
          </w:p>
        </w:tc>
        <w:tc>
          <w:tcPr>
            <w:tcW w:w="127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374836051</w:t>
            </w:r>
          </w:p>
        </w:tc>
        <w:tc>
          <w:tcPr>
            <w:tcW w:w="2750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shen374836051</w:t>
            </w:r>
          </w:p>
        </w:tc>
        <w:tc>
          <w:tcPr>
            <w:tcW w:w="1685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18817828547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15408A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电信</w:t>
            </w:r>
            <w:r w:rsidRPr="00D16C7A">
              <w:rPr>
                <w:rFonts w:ascii="仿宋_GB2312" w:eastAsia="仿宋_GB2312"/>
                <w:szCs w:val="21"/>
              </w:rPr>
              <w:t>1212</w:t>
            </w:r>
          </w:p>
        </w:tc>
        <w:tc>
          <w:tcPr>
            <w:tcW w:w="93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陆天翔</w:t>
            </w:r>
          </w:p>
        </w:tc>
        <w:tc>
          <w:tcPr>
            <w:tcW w:w="1498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120901217</w:t>
            </w:r>
          </w:p>
        </w:tc>
        <w:tc>
          <w:tcPr>
            <w:tcW w:w="127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470976424</w:t>
            </w:r>
          </w:p>
        </w:tc>
        <w:tc>
          <w:tcPr>
            <w:tcW w:w="2750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Ray470976424</w:t>
            </w:r>
          </w:p>
        </w:tc>
        <w:tc>
          <w:tcPr>
            <w:tcW w:w="3471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13262885026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15408A">
              <w:rPr>
                <w:rFonts w:ascii="仿宋_GB2312" w:eastAsia="仿宋_GB2312" w:hint="eastAsia"/>
                <w:szCs w:val="21"/>
              </w:rPr>
              <w:t>信息学院</w:t>
            </w:r>
          </w:p>
        </w:tc>
        <w:tc>
          <w:tcPr>
            <w:tcW w:w="857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电信</w:t>
            </w:r>
            <w:r w:rsidRPr="00D16C7A">
              <w:rPr>
                <w:rFonts w:ascii="仿宋_GB2312" w:eastAsia="仿宋_GB2312"/>
                <w:szCs w:val="21"/>
              </w:rPr>
              <w:t>1212</w:t>
            </w:r>
          </w:p>
        </w:tc>
        <w:tc>
          <w:tcPr>
            <w:tcW w:w="93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王渊衡</w:t>
            </w:r>
          </w:p>
        </w:tc>
        <w:tc>
          <w:tcPr>
            <w:tcW w:w="1498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120901213</w:t>
            </w:r>
          </w:p>
        </w:tc>
        <w:tc>
          <w:tcPr>
            <w:tcW w:w="127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381829623</w:t>
            </w:r>
          </w:p>
        </w:tc>
        <w:tc>
          <w:tcPr>
            <w:tcW w:w="2750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Mc927218</w:t>
            </w:r>
          </w:p>
        </w:tc>
        <w:tc>
          <w:tcPr>
            <w:tcW w:w="3471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D16C7A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D16C7A">
              <w:rPr>
                <w:rFonts w:ascii="仿宋_GB2312" w:eastAsia="仿宋_GB2312"/>
                <w:szCs w:val="21"/>
              </w:rPr>
              <w:t>13918765988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bookmarkStart w:id="1" w:name="_Hlk385319581"/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董晓光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10145036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分团委书记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312152982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sunshinedavid99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小光光在奋斗（新浪）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15216761167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</w:t>
            </w:r>
            <w:r w:rsidRPr="000B132B">
              <w:rPr>
                <w:rFonts w:ascii="仿宋_GB2312" w:eastAsia="仿宋_GB2312"/>
                <w:szCs w:val="21"/>
              </w:rPr>
              <w:t>12</w:t>
            </w:r>
            <w:r w:rsidRPr="000B132B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曹雪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2121392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分团委书记（新任）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819256119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13917176995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Snow0221snow0221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(</w:t>
            </w:r>
            <w:r w:rsidRPr="000B132B">
              <w:rPr>
                <w:rFonts w:ascii="仿宋_GB2312" w:eastAsia="仿宋_GB2312" w:hint="eastAsia"/>
                <w:szCs w:val="21"/>
              </w:rPr>
              <w:t>新浪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13917176995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行政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李文秀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110230114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分团委副书记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1028810258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liwenxiu1028810258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Eulb</w:t>
            </w:r>
            <w:r w:rsidRPr="000B132B">
              <w:rPr>
                <w:rFonts w:ascii="仿宋_GB2312" w:eastAsia="仿宋_GB2312" w:hint="eastAsia"/>
                <w:szCs w:val="21"/>
              </w:rPr>
              <w:t>李文秀（新浪）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18817325738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公关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吕悦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120200217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分团委宣传部长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602371007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102371007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LV</w:t>
            </w:r>
            <w:r w:rsidRPr="000B132B">
              <w:rPr>
                <w:rFonts w:ascii="仿宋_GB2312" w:eastAsia="仿宋_GB2312" w:hint="eastAsia"/>
                <w:szCs w:val="21"/>
              </w:rPr>
              <w:t>悦悦悦（新浪）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18817828347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传播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李华清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110200322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新媒体研究会会长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2268071223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Lhq2268071223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我就是李华清（新浪）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13601745303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</w:t>
            </w:r>
            <w:r w:rsidRPr="000B132B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曹雪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2121392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</w:t>
            </w:r>
            <w:r w:rsidRPr="000B132B">
              <w:rPr>
                <w:rFonts w:ascii="仿宋_GB2312" w:eastAsia="仿宋_GB2312" w:hint="eastAsia"/>
                <w:szCs w:val="21"/>
              </w:rPr>
              <w:t>硕团支书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819256119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13917176995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snow0221snow0221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13917176995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</w:t>
            </w:r>
            <w:r w:rsidRPr="000B132B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刘倩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2121392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384571657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18818231782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liuqianheyu@126.com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18818231782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</w:t>
            </w:r>
            <w:r w:rsidRPr="000B132B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程沛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2131447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1171892614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chengp0713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程沛</w:t>
            </w:r>
            <w:r w:rsidRPr="000B132B">
              <w:rPr>
                <w:rFonts w:ascii="仿宋_GB2312" w:eastAsia="仿宋_GB2312"/>
                <w:szCs w:val="21"/>
              </w:rPr>
              <w:t>_</w:t>
            </w:r>
            <w:r w:rsidRPr="000B132B">
              <w:rPr>
                <w:rFonts w:ascii="仿宋_GB2312" w:eastAsia="仿宋_GB2312" w:hint="eastAsia"/>
                <w:szCs w:val="21"/>
              </w:rPr>
              <w:t>楚天舒小屋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15201967562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</w:t>
            </w:r>
            <w:r w:rsidRPr="000B132B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冯婷婷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2131442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1260954642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15216760625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15216760625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行政</w:t>
            </w:r>
            <w:r w:rsidRPr="000B132B">
              <w:rPr>
                <w:rFonts w:ascii="仿宋_GB2312" w:eastAsia="仿宋_GB2312"/>
                <w:szCs w:val="21"/>
              </w:rPr>
              <w:t>1002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廖思敏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100230209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739674881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18801622693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新浪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公里的空气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18801622693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媒体</w:t>
            </w:r>
            <w:r w:rsidRPr="000B132B">
              <w:rPr>
                <w:rFonts w:ascii="仿宋_GB2312" w:eastAsia="仿宋_GB2312"/>
                <w:szCs w:val="21"/>
              </w:rPr>
              <w:t>1001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邹桃慧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100220111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852115518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karentaoyao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新浪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桃淘夭妖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18801624406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法学</w:t>
            </w:r>
            <w:r w:rsidRPr="000B132B">
              <w:rPr>
                <w:rFonts w:ascii="仿宋_GB2312" w:eastAsia="仿宋_GB2312"/>
                <w:szCs w:val="21"/>
              </w:rPr>
              <w:t>1002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尹艺晓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100210212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383693081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18801622806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新浪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Eveline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18801622806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公关</w:t>
            </w:r>
            <w:r w:rsidRPr="000B132B">
              <w:rPr>
                <w:rFonts w:ascii="仿宋_GB2312" w:eastAsia="仿宋_GB2312"/>
                <w:szCs w:val="21"/>
              </w:rPr>
              <w:t>1001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侯佳琳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100200203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413769390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13636693253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13636693253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行政</w:t>
            </w:r>
            <w:r w:rsidRPr="000B132B">
              <w:rPr>
                <w:rFonts w:ascii="仿宋_GB2312" w:eastAsia="仿宋_GB2312"/>
                <w:szCs w:val="21"/>
              </w:rPr>
              <w:t>1002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田佳勉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100230110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846920676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18801621327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18801621327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媒体</w:t>
            </w:r>
            <w:r w:rsidRPr="000B132B">
              <w:rPr>
                <w:rFonts w:ascii="仿宋_GB2312" w:eastAsia="仿宋_GB2312"/>
                <w:szCs w:val="21"/>
              </w:rPr>
              <w:t>1002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尚长玲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100220216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592557641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592557641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18801622766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公关</w:t>
            </w:r>
            <w:r w:rsidRPr="000B132B">
              <w:rPr>
                <w:rFonts w:ascii="仿宋_GB2312" w:eastAsia="仿宋_GB2312"/>
                <w:szCs w:val="21"/>
              </w:rPr>
              <w:t>1002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陈亚女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100200210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2812755426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18721909141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18721909141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传播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菅超颍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100200311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1552152497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1552152497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新浪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菅</w:t>
            </w:r>
            <w:r w:rsidRPr="000B132B">
              <w:rPr>
                <w:rFonts w:ascii="仿宋_GB2312" w:eastAsia="仿宋_GB2312"/>
                <w:szCs w:val="21"/>
              </w:rPr>
              <w:t>1010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18801624409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行政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曹沁宇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110230125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班级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1021285544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一锅炒饭、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一锅炒饭</w:t>
            </w:r>
            <w:r w:rsidRPr="000B132B">
              <w:rPr>
                <w:rFonts w:ascii="仿宋_GB2312" w:eastAsia="仿宋_GB2312"/>
                <w:szCs w:val="21"/>
              </w:rPr>
              <w:t>_</w:t>
            </w:r>
            <w:r w:rsidRPr="000B132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13761468057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行政</w:t>
            </w:r>
            <w:r w:rsidRPr="000B132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危赟晨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110230226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班级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734884031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realize6537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18001919139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法学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金浩然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110210124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班级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316292879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jinhaoran8897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18817381492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法学</w:t>
            </w:r>
            <w:r w:rsidRPr="000B132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朱煜洁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110210210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班级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252122008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zhu22808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朱小洁喜欢排骨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13621691640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媒体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张永林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110220123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班级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479920860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18817325826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媒体</w:t>
            </w:r>
            <w:r w:rsidRPr="000B132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胡雨杉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110220210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班级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2272884606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18817324312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传播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陈禹锡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110200221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班级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2464422488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yoxi</w:t>
            </w:r>
            <w:r w:rsidRPr="000B132B">
              <w:rPr>
                <w:rFonts w:ascii="仿宋_GB2312" w:eastAsia="仿宋_GB2312" w:hint="eastAsia"/>
                <w:szCs w:val="21"/>
              </w:rPr>
              <w:t>禹锡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13611698607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传播</w:t>
            </w:r>
            <w:r w:rsidRPr="000B132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毕悦晗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110200316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班级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755623211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biyuehan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hyperlink r:id="rId16" w:history="1">
              <w:r w:rsidRPr="000B132B">
                <w:rPr>
                  <w:rFonts w:ascii="仿宋_GB2312" w:eastAsia="仿宋_GB2312"/>
                  <w:szCs w:val="21"/>
                </w:rPr>
                <w:t>http://weibo.com/u/2240861497</w:t>
              </w:r>
            </w:hyperlink>
            <w:r w:rsidRPr="000B132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18817381318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公关</w:t>
            </w:r>
            <w:r w:rsidRPr="000B132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曹瑾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110200417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班级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2427485640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jin2313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hyperlink r:id="rId17" w:history="1">
              <w:r w:rsidRPr="000B132B">
                <w:rPr>
                  <w:rFonts w:ascii="仿宋_GB2312" w:eastAsia="仿宋_GB2312"/>
                  <w:szCs w:val="21"/>
                </w:rPr>
                <w:t>2427485640@qq.com</w:t>
              </w:r>
            </w:hyperlink>
            <w:r w:rsidRPr="000B132B">
              <w:rPr>
                <w:rFonts w:ascii="仿宋_GB2312" w:eastAsia="仿宋_GB2312"/>
                <w:szCs w:val="21"/>
              </w:rPr>
              <w:t>(</w:t>
            </w:r>
            <w:r w:rsidRPr="000B132B">
              <w:rPr>
                <w:rFonts w:ascii="仿宋_GB2312" w:eastAsia="仿宋_GB2312" w:hint="eastAsia"/>
                <w:szCs w:val="21"/>
              </w:rPr>
              <w:t>腾讯</w:t>
            </w:r>
            <w:r w:rsidRPr="000B132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18817381299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行政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严桂鑫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120230106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班级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1850559012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1850559012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哈酱同学（新浪）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18817830619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行政</w:t>
            </w:r>
            <w:r w:rsidRPr="000B132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王优优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120230214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班级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1076885740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wangyouyou391087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hyperlink r:id="rId18" w:history="1">
              <w:r w:rsidRPr="000B132B">
                <w:rPr>
                  <w:rFonts w:ascii="仿宋_GB2312" w:eastAsia="仿宋_GB2312"/>
                  <w:szCs w:val="21"/>
                </w:rPr>
                <w:t>1076885740@qq.com</w:t>
              </w:r>
            </w:hyperlink>
            <w:r w:rsidRPr="000B132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18817832216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法学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黄晓莲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120210111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班级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249836390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18817828615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249836398@qq.com</w:t>
            </w:r>
            <w:r w:rsidRPr="000B132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18817828615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媒体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冯文娇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120220113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班级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820068372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fwj820068372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嘉</w:t>
            </w:r>
            <w:r w:rsidRPr="000B132B">
              <w:rPr>
                <w:rFonts w:ascii="仿宋_GB2312" w:eastAsia="仿宋_GB2312"/>
                <w:szCs w:val="21"/>
              </w:rPr>
              <w:t>7</w:t>
            </w:r>
            <w:r w:rsidRPr="000B132B">
              <w:rPr>
                <w:rFonts w:ascii="仿宋_GB2312" w:eastAsia="仿宋_GB2312" w:hint="eastAsia"/>
                <w:szCs w:val="21"/>
              </w:rPr>
              <w:t>渃浒（新浪）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fwj820068372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媒体</w:t>
            </w:r>
            <w:r w:rsidRPr="000B132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卫帅勇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120220218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班级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912165860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13636527396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hyperlink r:id="rId19" w:history="1">
              <w:r w:rsidRPr="000B132B">
                <w:rPr>
                  <w:rFonts w:ascii="仿宋_GB2312" w:eastAsia="仿宋_GB2312"/>
                  <w:szCs w:val="21"/>
                </w:rPr>
                <w:t>http://weibo.com/shenshuqiandai</w:t>
              </w:r>
            </w:hyperlink>
            <w:r w:rsidRPr="000B132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13636527396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传播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陈月华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120200213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班级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464940972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464940972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464940972</w:t>
            </w:r>
            <w:r w:rsidRPr="000B132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13120758186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传播</w:t>
            </w:r>
            <w:r w:rsidRPr="000B132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万旖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120200305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班级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450402778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wanyi_4869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方小奇要早睡（新浪）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15801952662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公关</w:t>
            </w:r>
            <w:r w:rsidRPr="000B132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顾槚莹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120200413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519822292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Teatree_Gu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茶树一只菇（新浪）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18817828653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行政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袁红娜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130230118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班级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810781243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810781243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15000790035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行政</w:t>
            </w:r>
            <w:r w:rsidRPr="000B132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杜阳洋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130230201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班级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605587352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13651742182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13651742182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法学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郑萌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130210113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班级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494516791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zhengmeng0815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念</w:t>
            </w:r>
            <w:r w:rsidRPr="000B132B">
              <w:rPr>
                <w:rFonts w:ascii="仿宋_GB2312" w:eastAsia="仿宋_GB2312"/>
                <w:szCs w:val="21"/>
              </w:rPr>
              <w:t>yz2213</w:t>
            </w:r>
            <w:r w:rsidRPr="000B132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18321921614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法学</w:t>
            </w:r>
            <w:r w:rsidRPr="000B132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瞿汇兴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130210217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班级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网络宣传员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1163428910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Qhx-sr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涂肥皂的幽灵（新浪）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13795414723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媒体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娜木尔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130220104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班级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360589352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nmr-4390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13122875030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媒体</w:t>
            </w:r>
            <w:r w:rsidRPr="000B132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陈永佳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130220205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班级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756682076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CYJ_941122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756682076@qq.com</w:t>
            </w:r>
            <w:r w:rsidRPr="000B132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13818641983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传播</w:t>
            </w:r>
            <w:r w:rsidRPr="000B132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宋佩窈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130200113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班级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664927181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664927181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给超人送内裤去（新浪）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13122873718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传播</w:t>
            </w:r>
            <w:r w:rsidRPr="000B132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李博群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130200214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班级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1171376330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18243275670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VIP</w:t>
            </w:r>
            <w:r w:rsidRPr="000B132B">
              <w:rPr>
                <w:rFonts w:ascii="仿宋_GB2312" w:eastAsia="仿宋_GB2312" w:hint="eastAsia"/>
                <w:szCs w:val="21"/>
              </w:rPr>
              <w:t>裙（新浪）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15000797653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人文学院</w:t>
            </w:r>
          </w:p>
        </w:tc>
        <w:tc>
          <w:tcPr>
            <w:tcW w:w="857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传播</w:t>
            </w:r>
            <w:r w:rsidRPr="000B132B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张蓉</w:t>
            </w:r>
          </w:p>
        </w:tc>
        <w:tc>
          <w:tcPr>
            <w:tcW w:w="1498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130200317</w:t>
            </w:r>
          </w:p>
        </w:tc>
        <w:tc>
          <w:tcPr>
            <w:tcW w:w="12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班级</w:t>
            </w:r>
          </w:p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1514879125</w:t>
            </w:r>
          </w:p>
        </w:tc>
        <w:tc>
          <w:tcPr>
            <w:tcW w:w="2750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z1514879125</w:t>
            </w:r>
          </w:p>
        </w:tc>
        <w:tc>
          <w:tcPr>
            <w:tcW w:w="3471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0B132B" w:rsidRDefault="002A67AC" w:rsidP="00F46BA9">
            <w:pPr>
              <w:jc w:val="center"/>
              <w:rPr>
                <w:rFonts w:ascii="仿宋_GB2312" w:eastAsia="仿宋_GB2312"/>
                <w:szCs w:val="21"/>
              </w:rPr>
            </w:pPr>
            <w:r w:rsidRPr="000B132B">
              <w:rPr>
                <w:rFonts w:ascii="仿宋_GB2312" w:eastAsia="仿宋_GB2312"/>
                <w:szCs w:val="21"/>
              </w:rPr>
              <w:t>15001838960</w:t>
            </w:r>
          </w:p>
        </w:tc>
      </w:tr>
      <w:bookmarkEnd w:id="1"/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吴海婷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分团委书记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85438536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新浪：舌尖上的提拉米苏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13621726516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卓越轻化</w:t>
            </w:r>
            <w:r w:rsidRPr="00A659A5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申扬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131040128</w:t>
            </w:r>
          </w:p>
        </w:tc>
        <w:tc>
          <w:tcPr>
            <w:tcW w:w="12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1003153506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15000830095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15000830095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卓越轻化</w:t>
            </w:r>
            <w:r w:rsidRPr="00A659A5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于爽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131040130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404465869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15000806180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应化</w:t>
            </w:r>
            <w:r w:rsidRPr="00A659A5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杨诗怡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131020301</w:t>
            </w:r>
          </w:p>
        </w:tc>
        <w:tc>
          <w:tcPr>
            <w:tcW w:w="12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534215742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18221602066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18221602066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应化</w:t>
            </w:r>
            <w:r w:rsidRPr="00A659A5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巴子毅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131020303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834683406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15000796018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15000796018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轻化中德</w:t>
            </w:r>
            <w:r w:rsidRPr="00A659A5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程心怡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131040206</w:t>
            </w:r>
          </w:p>
        </w:tc>
        <w:tc>
          <w:tcPr>
            <w:tcW w:w="12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1078005992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15000838218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laloulalou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15000838218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应化</w:t>
            </w:r>
            <w:r w:rsidRPr="00A659A5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庄轶超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131020215</w:t>
            </w:r>
          </w:p>
        </w:tc>
        <w:tc>
          <w:tcPr>
            <w:tcW w:w="12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356961340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应化</w:t>
            </w:r>
            <w:r w:rsidRPr="00A659A5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丁德操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131020212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932710992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生物</w:t>
            </w:r>
            <w:r w:rsidRPr="00A659A5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王宁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131030119</w:t>
            </w:r>
          </w:p>
        </w:tc>
        <w:tc>
          <w:tcPr>
            <w:tcW w:w="12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931325311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15000806086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生物</w:t>
            </w:r>
            <w:r w:rsidRPr="00A659A5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尹刘翻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131030117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1784030105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15000735213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应化</w:t>
            </w:r>
            <w:r w:rsidRPr="00A659A5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余春利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131020112</w:t>
            </w:r>
          </w:p>
        </w:tc>
        <w:tc>
          <w:tcPr>
            <w:tcW w:w="12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297112458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Yuchunli112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@a297112458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15000685102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应化</w:t>
            </w:r>
            <w:r w:rsidRPr="00A659A5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李史渊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131020111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75034665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@lsy75034665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13701748316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轻化中德</w:t>
            </w:r>
            <w:r w:rsidRPr="00A659A5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杨朝旭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131040216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1207355199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15001827331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轻化</w:t>
            </w:r>
            <w:r w:rsidRPr="00A659A5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罗坤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121040202</w:t>
            </w:r>
          </w:p>
        </w:tc>
        <w:tc>
          <w:tcPr>
            <w:tcW w:w="12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化工生物学院信息传播中心部长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1140340998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YnnEdnoah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18817832308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18817832308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</w:t>
            </w:r>
            <w:r w:rsidRPr="00A659A5">
              <w:rPr>
                <w:rFonts w:ascii="仿宋_GB2312" w:eastAsia="仿宋_GB2312"/>
                <w:szCs w:val="21"/>
              </w:rPr>
              <w:t>133</w:t>
            </w:r>
            <w:r w:rsidRPr="00A659A5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刘凯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2130516</w:t>
            </w:r>
          </w:p>
        </w:tc>
        <w:tc>
          <w:tcPr>
            <w:tcW w:w="12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806773028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alearnerastrider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806773028@qq.com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15021810896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</w:t>
            </w:r>
            <w:r w:rsidRPr="00A659A5">
              <w:rPr>
                <w:rFonts w:ascii="仿宋_GB2312" w:eastAsia="仿宋_GB2312"/>
                <w:szCs w:val="21"/>
              </w:rPr>
              <w:t>133</w:t>
            </w:r>
            <w:r w:rsidRPr="00A659A5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项亚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2130546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1220687535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xiang2000ya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31288242@uc.cn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13122826396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</w:t>
            </w:r>
            <w:r w:rsidRPr="00A659A5">
              <w:rPr>
                <w:rFonts w:ascii="仿宋_GB2312" w:eastAsia="仿宋_GB2312"/>
                <w:szCs w:val="21"/>
              </w:rPr>
              <w:t>134</w:t>
            </w:r>
            <w:r w:rsidRPr="00A659A5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杨娜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2130618</w:t>
            </w:r>
          </w:p>
        </w:tc>
        <w:tc>
          <w:tcPr>
            <w:tcW w:w="12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173263082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nana173263082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爱不单行</w:t>
            </w:r>
            <w:r w:rsidRPr="00A659A5">
              <w:rPr>
                <w:rFonts w:ascii="仿宋_GB2312" w:eastAsia="仿宋_GB2312"/>
                <w:szCs w:val="21"/>
              </w:rPr>
              <w:t>0407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13248282553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</w:t>
            </w:r>
            <w:r w:rsidRPr="00A659A5">
              <w:rPr>
                <w:rFonts w:ascii="仿宋_GB2312" w:eastAsia="仿宋_GB2312"/>
                <w:szCs w:val="21"/>
              </w:rPr>
              <w:t>131</w:t>
            </w:r>
            <w:r w:rsidRPr="00A659A5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顾亮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2130429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497469918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Jaydengl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Jaydengl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13248282559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134</w:t>
            </w:r>
            <w:r w:rsidRPr="00A659A5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许满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2130611</w:t>
            </w:r>
          </w:p>
        </w:tc>
        <w:tc>
          <w:tcPr>
            <w:tcW w:w="12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283608130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Hotsnow110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15021705393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131</w:t>
            </w:r>
            <w:r w:rsidRPr="00A659A5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 xml:space="preserve"> </w:t>
            </w:r>
            <w:r w:rsidRPr="00A659A5">
              <w:rPr>
                <w:rFonts w:ascii="仿宋_GB2312" w:eastAsia="仿宋_GB2312" w:hint="eastAsia"/>
                <w:szCs w:val="21"/>
              </w:rPr>
              <w:t>沈</w:t>
            </w:r>
            <w:r w:rsidRPr="00A659A5">
              <w:rPr>
                <w:rFonts w:ascii="仿宋_GB2312" w:eastAsia="仿宋_GB2312"/>
                <w:szCs w:val="21"/>
              </w:rPr>
              <w:t xml:space="preserve"> </w:t>
            </w:r>
            <w:r w:rsidRPr="00A659A5">
              <w:rPr>
                <w:rFonts w:ascii="仿宋_GB2312" w:eastAsia="仿宋_GB2312" w:hint="eastAsia"/>
                <w:szCs w:val="21"/>
              </w:rPr>
              <w:t>倩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2130451</w:t>
            </w:r>
          </w:p>
        </w:tc>
        <w:tc>
          <w:tcPr>
            <w:tcW w:w="12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530687224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530687224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深浅</w:t>
            </w:r>
            <w:r w:rsidRPr="00A659A5">
              <w:rPr>
                <w:rFonts w:ascii="仿宋_GB2312" w:eastAsia="仿宋_GB2312"/>
                <w:szCs w:val="21"/>
              </w:rPr>
              <w:t>abc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15021236290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</w:t>
            </w:r>
            <w:r w:rsidRPr="00A659A5">
              <w:rPr>
                <w:rFonts w:ascii="仿宋_GB2312" w:eastAsia="仿宋_GB2312"/>
                <w:szCs w:val="21"/>
              </w:rPr>
              <w:t>132</w:t>
            </w:r>
            <w:r w:rsidRPr="00A659A5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王夏辉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2130463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1056719643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sharon_won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-24--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13661829704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</w:t>
            </w:r>
            <w:r w:rsidRPr="00A659A5">
              <w:rPr>
                <w:rFonts w:ascii="仿宋_GB2312" w:eastAsia="仿宋_GB2312"/>
                <w:szCs w:val="21"/>
              </w:rPr>
              <w:t>132</w:t>
            </w:r>
            <w:r w:rsidRPr="00A659A5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王苏阳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2130454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289681585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suyoung_w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Suyoung_</w:t>
            </w:r>
            <w:r w:rsidRPr="00A659A5">
              <w:rPr>
                <w:rFonts w:ascii="仿宋_GB2312" w:eastAsia="仿宋_GB2312" w:hint="eastAsia"/>
                <w:szCs w:val="21"/>
              </w:rPr>
              <w:t>看</w:t>
            </w:r>
            <w:r w:rsidRPr="00A659A5">
              <w:rPr>
                <w:rFonts w:ascii="仿宋_GB2312" w:eastAsia="仿宋_GB2312"/>
                <w:szCs w:val="21"/>
              </w:rPr>
              <w:t>paper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13585852150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轻化工程</w:t>
            </w:r>
            <w:r w:rsidRPr="00A659A5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吴清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121040227</w:t>
            </w:r>
          </w:p>
        </w:tc>
        <w:tc>
          <w:tcPr>
            <w:tcW w:w="12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1039836977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wuqingkaixin22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新浪：蓝蓝的天有自己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18817831943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轻化工程</w:t>
            </w:r>
            <w:r w:rsidRPr="00A659A5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俞乐晶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121040227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824217658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stonebump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15601853312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轻化工程（卓越）</w:t>
            </w:r>
            <w:r w:rsidRPr="00A659A5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杨美霞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121040218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1402347753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yangmx_y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新浪：风沙摆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18817828732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轻化工程（卓越）</w:t>
            </w:r>
            <w:r w:rsidRPr="00A659A5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何玉丽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121040222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1223027310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1223027310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新浪：</w:t>
            </w:r>
            <w:r w:rsidRPr="00A659A5">
              <w:rPr>
                <w:rFonts w:ascii="仿宋_GB2312" w:eastAsia="仿宋_GB2312"/>
                <w:szCs w:val="21"/>
              </w:rPr>
              <w:t>1223027310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18817828228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</w:t>
            </w:r>
            <w:r w:rsidRPr="00A659A5">
              <w:rPr>
                <w:rFonts w:ascii="仿宋_GB2312" w:eastAsia="仿宋_GB2312"/>
                <w:szCs w:val="21"/>
              </w:rPr>
              <w:t>121</w:t>
            </w:r>
            <w:r w:rsidRPr="00A659A5">
              <w:rPr>
                <w:rFonts w:ascii="仿宋_GB2312" w:eastAsia="仿宋_GB2312" w:hint="eastAsia"/>
                <w:szCs w:val="21"/>
              </w:rPr>
              <w:t>硕班</w:t>
            </w:r>
          </w:p>
        </w:tc>
        <w:tc>
          <w:tcPr>
            <w:tcW w:w="93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尹郅祺</w:t>
            </w:r>
          </w:p>
        </w:tc>
        <w:tc>
          <w:tcPr>
            <w:tcW w:w="1498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2120431</w:t>
            </w:r>
          </w:p>
        </w:tc>
        <w:tc>
          <w:tcPr>
            <w:tcW w:w="12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619252500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619252500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尹至其</w:t>
            </w:r>
          </w:p>
        </w:tc>
        <w:tc>
          <w:tcPr>
            <w:tcW w:w="1685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15021707326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</w:t>
            </w:r>
            <w:r w:rsidRPr="00A659A5">
              <w:rPr>
                <w:rFonts w:ascii="仿宋_GB2312" w:eastAsia="仿宋_GB2312"/>
                <w:szCs w:val="21"/>
              </w:rPr>
              <w:t>121</w:t>
            </w:r>
            <w:r w:rsidRPr="00A659A5">
              <w:rPr>
                <w:rFonts w:ascii="仿宋_GB2312" w:eastAsia="仿宋_GB2312" w:hint="eastAsia"/>
                <w:szCs w:val="21"/>
              </w:rPr>
              <w:t>硕班</w:t>
            </w:r>
          </w:p>
        </w:tc>
        <w:tc>
          <w:tcPr>
            <w:tcW w:w="93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陈梦霞</w:t>
            </w:r>
          </w:p>
        </w:tc>
        <w:tc>
          <w:tcPr>
            <w:tcW w:w="1498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2120433</w:t>
            </w:r>
          </w:p>
        </w:tc>
        <w:tc>
          <w:tcPr>
            <w:tcW w:w="12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252906223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252906223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梦</w:t>
            </w:r>
            <w:r w:rsidRPr="00A659A5">
              <w:rPr>
                <w:rFonts w:ascii="仿宋_GB2312" w:eastAsia="仿宋_GB2312"/>
                <w:szCs w:val="21"/>
              </w:rPr>
              <w:t>0408</w:t>
            </w:r>
          </w:p>
        </w:tc>
        <w:tc>
          <w:tcPr>
            <w:tcW w:w="1685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13641786574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</w:t>
            </w:r>
            <w:r w:rsidRPr="00A659A5">
              <w:rPr>
                <w:rFonts w:ascii="仿宋_GB2312" w:eastAsia="仿宋_GB2312"/>
                <w:szCs w:val="21"/>
              </w:rPr>
              <w:t>122</w:t>
            </w:r>
            <w:r w:rsidRPr="00A659A5">
              <w:rPr>
                <w:rFonts w:ascii="仿宋_GB2312" w:eastAsia="仿宋_GB2312" w:hint="eastAsia"/>
                <w:szCs w:val="21"/>
              </w:rPr>
              <w:t>硕班</w:t>
            </w:r>
          </w:p>
        </w:tc>
        <w:tc>
          <w:tcPr>
            <w:tcW w:w="93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胡锦文</w:t>
            </w:r>
          </w:p>
        </w:tc>
        <w:tc>
          <w:tcPr>
            <w:tcW w:w="1498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2120454</w:t>
            </w:r>
          </w:p>
        </w:tc>
        <w:tc>
          <w:tcPr>
            <w:tcW w:w="12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1193771621</w:t>
            </w:r>
          </w:p>
        </w:tc>
        <w:tc>
          <w:tcPr>
            <w:tcW w:w="275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18818233723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</w:t>
            </w:r>
            <w:r w:rsidRPr="00A659A5">
              <w:rPr>
                <w:rFonts w:ascii="仿宋_GB2312" w:eastAsia="仿宋_GB2312"/>
                <w:szCs w:val="21"/>
              </w:rPr>
              <w:t>122</w:t>
            </w:r>
            <w:r w:rsidRPr="00A659A5">
              <w:rPr>
                <w:rFonts w:ascii="仿宋_GB2312" w:eastAsia="仿宋_GB2312" w:hint="eastAsia"/>
                <w:szCs w:val="21"/>
              </w:rPr>
              <w:t>硕班</w:t>
            </w:r>
          </w:p>
        </w:tc>
        <w:tc>
          <w:tcPr>
            <w:tcW w:w="93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薄涛</w:t>
            </w:r>
          </w:p>
        </w:tc>
        <w:tc>
          <w:tcPr>
            <w:tcW w:w="1498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2120456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158073297</w:t>
            </w:r>
          </w:p>
        </w:tc>
        <w:tc>
          <w:tcPr>
            <w:tcW w:w="275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13917187519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</w:t>
            </w:r>
            <w:r w:rsidRPr="00A659A5">
              <w:rPr>
                <w:rFonts w:ascii="仿宋_GB2312" w:eastAsia="仿宋_GB2312"/>
                <w:szCs w:val="21"/>
              </w:rPr>
              <w:t>123</w:t>
            </w:r>
            <w:r w:rsidRPr="00A659A5">
              <w:rPr>
                <w:rFonts w:ascii="仿宋_GB2312" w:eastAsia="仿宋_GB2312" w:hint="eastAsia"/>
                <w:szCs w:val="21"/>
              </w:rPr>
              <w:t>硕班</w:t>
            </w:r>
          </w:p>
        </w:tc>
        <w:tc>
          <w:tcPr>
            <w:tcW w:w="93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王宏臣</w:t>
            </w:r>
          </w:p>
        </w:tc>
        <w:tc>
          <w:tcPr>
            <w:tcW w:w="1498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2120486</w:t>
            </w:r>
          </w:p>
        </w:tc>
        <w:tc>
          <w:tcPr>
            <w:tcW w:w="12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281591849</w:t>
            </w:r>
          </w:p>
        </w:tc>
        <w:tc>
          <w:tcPr>
            <w:tcW w:w="275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Mengxiangchen1127</w:t>
            </w:r>
          </w:p>
        </w:tc>
        <w:tc>
          <w:tcPr>
            <w:tcW w:w="3471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hongchen1127@126.com</w:t>
            </w:r>
          </w:p>
        </w:tc>
        <w:tc>
          <w:tcPr>
            <w:tcW w:w="1685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13120758206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</w:t>
            </w:r>
            <w:r w:rsidRPr="00A659A5">
              <w:rPr>
                <w:rFonts w:ascii="仿宋_GB2312" w:eastAsia="仿宋_GB2312"/>
                <w:szCs w:val="21"/>
              </w:rPr>
              <w:t>123</w:t>
            </w:r>
            <w:r w:rsidRPr="00A659A5">
              <w:rPr>
                <w:rFonts w:ascii="仿宋_GB2312" w:eastAsia="仿宋_GB2312" w:hint="eastAsia"/>
                <w:szCs w:val="21"/>
              </w:rPr>
              <w:t>硕班</w:t>
            </w:r>
          </w:p>
        </w:tc>
        <w:tc>
          <w:tcPr>
            <w:tcW w:w="93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张璇</w:t>
            </w:r>
          </w:p>
        </w:tc>
        <w:tc>
          <w:tcPr>
            <w:tcW w:w="1498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2120504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990363443</w:t>
            </w:r>
          </w:p>
        </w:tc>
        <w:tc>
          <w:tcPr>
            <w:tcW w:w="275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t990363443</w:t>
            </w:r>
          </w:p>
        </w:tc>
        <w:tc>
          <w:tcPr>
            <w:tcW w:w="3471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18818234530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</w:t>
            </w:r>
            <w:r w:rsidRPr="00A659A5">
              <w:rPr>
                <w:rFonts w:ascii="仿宋_GB2312" w:eastAsia="仿宋_GB2312"/>
                <w:szCs w:val="21"/>
              </w:rPr>
              <w:t>124</w:t>
            </w:r>
            <w:r w:rsidRPr="00A659A5">
              <w:rPr>
                <w:rFonts w:ascii="仿宋_GB2312" w:eastAsia="仿宋_GB2312" w:hint="eastAsia"/>
                <w:szCs w:val="21"/>
              </w:rPr>
              <w:t>硕班</w:t>
            </w:r>
          </w:p>
        </w:tc>
        <w:tc>
          <w:tcPr>
            <w:tcW w:w="93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刘东亮</w:t>
            </w:r>
          </w:p>
        </w:tc>
        <w:tc>
          <w:tcPr>
            <w:tcW w:w="1498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2120559</w:t>
            </w:r>
          </w:p>
        </w:tc>
        <w:tc>
          <w:tcPr>
            <w:tcW w:w="12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2736678392</w:t>
            </w:r>
          </w:p>
        </w:tc>
        <w:tc>
          <w:tcPr>
            <w:tcW w:w="275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18817962229</w:t>
            </w:r>
          </w:p>
        </w:tc>
        <w:tc>
          <w:tcPr>
            <w:tcW w:w="3471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清风拂醉晓</w:t>
            </w:r>
          </w:p>
        </w:tc>
        <w:tc>
          <w:tcPr>
            <w:tcW w:w="1685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18817962229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</w:t>
            </w:r>
            <w:r w:rsidRPr="00A659A5">
              <w:rPr>
                <w:rFonts w:ascii="仿宋_GB2312" w:eastAsia="仿宋_GB2312"/>
                <w:szCs w:val="21"/>
              </w:rPr>
              <w:t>124</w:t>
            </w:r>
            <w:r w:rsidRPr="00A659A5">
              <w:rPr>
                <w:rFonts w:ascii="仿宋_GB2312" w:eastAsia="仿宋_GB2312" w:hint="eastAsia"/>
                <w:szCs w:val="21"/>
              </w:rPr>
              <w:t>硕班</w:t>
            </w:r>
          </w:p>
        </w:tc>
        <w:tc>
          <w:tcPr>
            <w:tcW w:w="93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邓环亮</w:t>
            </w:r>
          </w:p>
        </w:tc>
        <w:tc>
          <w:tcPr>
            <w:tcW w:w="1498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2120570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214432985</w:t>
            </w:r>
          </w:p>
        </w:tc>
        <w:tc>
          <w:tcPr>
            <w:tcW w:w="275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18818234537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化学化工与生物工程学院</w:t>
            </w:r>
          </w:p>
        </w:tc>
        <w:tc>
          <w:tcPr>
            <w:tcW w:w="857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应化</w:t>
            </w:r>
            <w:r w:rsidRPr="00A659A5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邹兰花</w:t>
            </w:r>
          </w:p>
        </w:tc>
        <w:tc>
          <w:tcPr>
            <w:tcW w:w="1498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121020110</w:t>
            </w:r>
          </w:p>
        </w:tc>
        <w:tc>
          <w:tcPr>
            <w:tcW w:w="12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团支部书记</w:t>
            </w:r>
          </w:p>
        </w:tc>
        <w:tc>
          <w:tcPr>
            <w:tcW w:w="17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719813770</w:t>
            </w:r>
          </w:p>
        </w:tc>
        <w:tc>
          <w:tcPr>
            <w:tcW w:w="275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719813770</w:t>
            </w:r>
          </w:p>
        </w:tc>
        <w:tc>
          <w:tcPr>
            <w:tcW w:w="3471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orchid</w:t>
            </w:r>
            <w:r w:rsidRPr="00A659A5">
              <w:rPr>
                <w:rFonts w:ascii="仿宋_GB2312" w:eastAsia="仿宋_GB2312" w:hint="eastAsia"/>
                <w:szCs w:val="21"/>
              </w:rPr>
              <w:t>双子</w:t>
            </w:r>
          </w:p>
        </w:tc>
        <w:tc>
          <w:tcPr>
            <w:tcW w:w="1685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18817830343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化学化工与生物工程学院</w:t>
            </w:r>
          </w:p>
        </w:tc>
        <w:tc>
          <w:tcPr>
            <w:tcW w:w="857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应化</w:t>
            </w:r>
            <w:r w:rsidRPr="00A659A5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谭鸿儒</w:t>
            </w:r>
          </w:p>
        </w:tc>
        <w:tc>
          <w:tcPr>
            <w:tcW w:w="1498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121020123</w:t>
            </w:r>
          </w:p>
        </w:tc>
        <w:tc>
          <w:tcPr>
            <w:tcW w:w="12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651148355</w:t>
            </w:r>
          </w:p>
        </w:tc>
        <w:tc>
          <w:tcPr>
            <w:tcW w:w="275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651148355</w:t>
            </w:r>
          </w:p>
        </w:tc>
        <w:tc>
          <w:tcPr>
            <w:tcW w:w="3471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18049702757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化学化工与生物工程学院</w:t>
            </w:r>
          </w:p>
        </w:tc>
        <w:tc>
          <w:tcPr>
            <w:tcW w:w="857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应化</w:t>
            </w:r>
            <w:r w:rsidRPr="00A659A5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张小润</w:t>
            </w:r>
          </w:p>
        </w:tc>
        <w:tc>
          <w:tcPr>
            <w:tcW w:w="1498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121020210</w:t>
            </w:r>
          </w:p>
        </w:tc>
        <w:tc>
          <w:tcPr>
            <w:tcW w:w="12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团支部书记</w:t>
            </w:r>
          </w:p>
        </w:tc>
        <w:tc>
          <w:tcPr>
            <w:tcW w:w="17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872291292</w:t>
            </w:r>
          </w:p>
        </w:tc>
        <w:tc>
          <w:tcPr>
            <w:tcW w:w="275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872291292</w:t>
            </w:r>
          </w:p>
        </w:tc>
        <w:tc>
          <w:tcPr>
            <w:tcW w:w="3471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散碎的微光</w:t>
            </w:r>
          </w:p>
        </w:tc>
        <w:tc>
          <w:tcPr>
            <w:tcW w:w="1685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18817828199</w:t>
            </w:r>
          </w:p>
        </w:tc>
      </w:tr>
      <w:tr w:rsidR="002A67AC" w:rsidRPr="000B132B" w:rsidTr="00F46BA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化学化工与生物工程学院</w:t>
            </w:r>
          </w:p>
        </w:tc>
        <w:tc>
          <w:tcPr>
            <w:tcW w:w="857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应化</w:t>
            </w:r>
            <w:r w:rsidRPr="00A659A5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段云瑞</w:t>
            </w:r>
          </w:p>
        </w:tc>
        <w:tc>
          <w:tcPr>
            <w:tcW w:w="1498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121020211</w:t>
            </w:r>
          </w:p>
        </w:tc>
        <w:tc>
          <w:tcPr>
            <w:tcW w:w="12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893213379</w:t>
            </w:r>
          </w:p>
        </w:tc>
        <w:tc>
          <w:tcPr>
            <w:tcW w:w="275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893213379</w:t>
            </w:r>
          </w:p>
        </w:tc>
        <w:tc>
          <w:tcPr>
            <w:tcW w:w="3471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一只不知所措端</w:t>
            </w:r>
          </w:p>
        </w:tc>
        <w:tc>
          <w:tcPr>
            <w:tcW w:w="1685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18019722867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应化</w:t>
            </w:r>
            <w:r w:rsidRPr="00A659A5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柯文瑜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111020103</w:t>
            </w:r>
          </w:p>
        </w:tc>
        <w:tc>
          <w:tcPr>
            <w:tcW w:w="1276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1393711423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1393711423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海风残留的微笑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18817326320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应化</w:t>
            </w:r>
            <w:r w:rsidRPr="00A659A5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赵新裕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111020119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541928837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love541928837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daydayman140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15021796160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应化</w:t>
            </w:r>
            <w:r w:rsidRPr="00A659A5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李思思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111020214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853486849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853486849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李思思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18817327477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应化</w:t>
            </w:r>
            <w:r w:rsidRPr="00A659A5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陆一仁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111020217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组织委员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1083724009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luyiren003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luyiren003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18817327467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应化</w:t>
            </w:r>
            <w:r w:rsidRPr="00A659A5">
              <w:rPr>
                <w:rFonts w:ascii="仿宋_GB2312" w:eastAsia="仿宋_GB2312"/>
                <w:szCs w:val="21"/>
              </w:rPr>
              <w:t>1103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刘雨薇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111020312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308904859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308904859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我是采蘑菇的熊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18701736918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应化</w:t>
            </w:r>
            <w:r w:rsidRPr="00A659A5">
              <w:rPr>
                <w:rFonts w:ascii="仿宋_GB2312" w:eastAsia="仿宋_GB2312"/>
                <w:szCs w:val="21"/>
              </w:rPr>
              <w:t>1103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邱天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111020324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2474952541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qiutian351377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邱天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18817325791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轻化</w:t>
            </w:r>
            <w:r w:rsidRPr="00A659A5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刘慕琦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111040204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332510108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 xml:space="preserve">mukkilawliet 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宓桉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18817326463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轻化</w:t>
            </w:r>
            <w:r w:rsidRPr="00A659A5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蒙王军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111020328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组织委员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1074935601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mWJ2437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水楠</w:t>
            </w:r>
            <w:r w:rsidRPr="00A659A5">
              <w:rPr>
                <w:rFonts w:ascii="仿宋_GB2312" w:eastAsia="仿宋_GB2312"/>
                <w:szCs w:val="21"/>
              </w:rPr>
              <w:t>anying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18817320567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轻化</w:t>
            </w:r>
            <w:r w:rsidRPr="00A659A5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林谊栋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111040234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组织委员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 xml:space="preserve">373806001 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 xml:space="preserve">lin373806001 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未来</w:t>
            </w:r>
            <w:r w:rsidRPr="00A659A5">
              <w:rPr>
                <w:rFonts w:ascii="仿宋_GB2312" w:eastAsia="仿宋_GB2312"/>
                <w:szCs w:val="21"/>
              </w:rPr>
              <w:t xml:space="preserve">Chemistry 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18817381295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轻化</w:t>
            </w:r>
            <w:r w:rsidRPr="00A659A5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王美慧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111040211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 xml:space="preserve">2474749084 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18817323596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小慧</w:t>
            </w:r>
            <w:r w:rsidRPr="00A659A5">
              <w:rPr>
                <w:rFonts w:ascii="仿宋_GB2312" w:eastAsia="仿宋_GB2312"/>
                <w:szCs w:val="21"/>
              </w:rPr>
              <w:t xml:space="preserve">_Halona  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18817323596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生物</w:t>
            </w:r>
            <w:r w:rsidRPr="00A659A5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燕宇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111030114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 xml:space="preserve">429305370 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 xml:space="preserve">yanyan19930216 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燕燕</w:t>
            </w:r>
            <w:r w:rsidRPr="00A659A5">
              <w:rPr>
                <w:rFonts w:ascii="仿宋_GB2312" w:eastAsia="仿宋_GB2312"/>
                <w:szCs w:val="21"/>
              </w:rPr>
              <w:t xml:space="preserve">_yanyu 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18817323534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生物</w:t>
            </w:r>
            <w:r w:rsidRPr="00A659A5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贾文婷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111030101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495908826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13122799962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贾文婷</w:t>
            </w:r>
            <w:r w:rsidRPr="00A659A5">
              <w:rPr>
                <w:rFonts w:ascii="仿宋_GB2312" w:eastAsia="仿宋_GB2312"/>
                <w:szCs w:val="21"/>
              </w:rPr>
              <w:t>corrine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13817528049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应化</w:t>
            </w:r>
            <w:r w:rsidRPr="00A659A5">
              <w:rPr>
                <w:rFonts w:ascii="仿宋_GB2312" w:eastAsia="仿宋_GB2312"/>
                <w:szCs w:val="21"/>
              </w:rPr>
              <w:t>1203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侯炯莉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121020303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2427524719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2427524719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年华无二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18817830530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化工生物学院</w:t>
            </w:r>
          </w:p>
        </w:tc>
        <w:tc>
          <w:tcPr>
            <w:tcW w:w="857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应化</w:t>
            </w:r>
            <w:r w:rsidRPr="00A659A5">
              <w:rPr>
                <w:rFonts w:ascii="仿宋_GB2312" w:eastAsia="仿宋_GB2312"/>
                <w:szCs w:val="21"/>
              </w:rPr>
              <w:t>1203</w:t>
            </w:r>
          </w:p>
        </w:tc>
        <w:tc>
          <w:tcPr>
            <w:tcW w:w="93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于雪</w:t>
            </w:r>
          </w:p>
        </w:tc>
        <w:tc>
          <w:tcPr>
            <w:tcW w:w="1498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121020304</w:t>
            </w:r>
          </w:p>
        </w:tc>
        <w:tc>
          <w:tcPr>
            <w:tcW w:w="12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1433452010</w:t>
            </w:r>
          </w:p>
        </w:tc>
        <w:tc>
          <w:tcPr>
            <w:tcW w:w="2750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WweyNx</w:t>
            </w:r>
          </w:p>
        </w:tc>
        <w:tc>
          <w:tcPr>
            <w:tcW w:w="3471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WweyNx</w:t>
            </w:r>
          </w:p>
        </w:tc>
        <w:tc>
          <w:tcPr>
            <w:tcW w:w="1685" w:type="dxa"/>
          </w:tcPr>
          <w:p w:rsidR="002A67AC" w:rsidRPr="00A659A5" w:rsidRDefault="002A67AC" w:rsidP="00A659A5">
            <w:pPr>
              <w:jc w:val="center"/>
              <w:rPr>
                <w:rFonts w:ascii="仿宋_GB2312" w:eastAsia="仿宋_GB2312"/>
                <w:szCs w:val="21"/>
              </w:rPr>
            </w:pPr>
            <w:r w:rsidRPr="00A659A5">
              <w:rPr>
                <w:rFonts w:ascii="仿宋_GB2312" w:eastAsia="仿宋_GB2312"/>
                <w:szCs w:val="21"/>
              </w:rPr>
              <w:t>18018575253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光电</w:t>
            </w:r>
            <w:r w:rsidRPr="00B6564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王俊棋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110150119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分团委副书记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435757818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W--junqi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观</w:t>
            </w:r>
            <w:r w:rsidRPr="00B6564B">
              <w:rPr>
                <w:rFonts w:ascii="仿宋_GB2312" w:eastAsia="仿宋_GB2312"/>
                <w:szCs w:val="21"/>
              </w:rPr>
              <w:t>_</w:t>
            </w:r>
            <w:r w:rsidRPr="00B6564B">
              <w:rPr>
                <w:rFonts w:ascii="仿宋_GB2312" w:eastAsia="仿宋_GB2312" w:hint="eastAsia"/>
                <w:szCs w:val="21"/>
              </w:rPr>
              <w:t>棋不语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18817325718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统计</w:t>
            </w:r>
            <w:r w:rsidRPr="00B6564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谭亚东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110160213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分团委学生会主席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2585578972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Tyd245489826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我是正能量少年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18121174201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光电</w:t>
            </w:r>
            <w:r w:rsidRPr="00B6564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叶星辰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110150111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分团委学生会副主席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1427652348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yee_</w:t>
            </w:r>
            <w:r w:rsidRPr="00B6564B">
              <w:rPr>
                <w:rFonts w:ascii="仿宋_GB2312" w:eastAsia="仿宋_GB2312" w:hint="eastAsia"/>
                <w:szCs w:val="21"/>
              </w:rPr>
              <w:t>星星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yee_</w:t>
            </w:r>
            <w:r w:rsidRPr="00B6564B">
              <w:rPr>
                <w:rFonts w:ascii="仿宋_GB2312" w:eastAsia="仿宋_GB2312" w:hint="eastAsia"/>
                <w:szCs w:val="21"/>
              </w:rPr>
              <w:t>星星做什么算好呢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18817327288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数学</w:t>
            </w:r>
            <w:r w:rsidRPr="00B6564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李偌婷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120110109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分团委宣传部部长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1625052597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Suk4ever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Fanggeting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18817828627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数学</w:t>
            </w:r>
            <w:r w:rsidRPr="00B6564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刘洋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130110120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516417983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13761559967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数学</w:t>
            </w:r>
            <w:r w:rsidRPr="00B6564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autoSpaceDN w:val="0"/>
              <w:jc w:val="center"/>
              <w:textAlignment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高珊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130110106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1907832508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autoSpaceDN w:val="0"/>
              <w:jc w:val="center"/>
              <w:textAlignment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15000767258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数学</w:t>
            </w:r>
            <w:r w:rsidRPr="00B6564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郭琬琪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130110203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799033789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13652172333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数学</w:t>
            </w:r>
            <w:r w:rsidRPr="00B6564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郑雅铷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130110218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15000792252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统计</w:t>
            </w:r>
            <w:r w:rsidRPr="00B6564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戴书畅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130160119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964703751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shuchang_Di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15000812905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统计</w:t>
            </w:r>
            <w:r w:rsidRPr="00B6564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王祎然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130160125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2461920060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a3664634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15001825681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统计</w:t>
            </w:r>
            <w:r w:rsidRPr="00B6564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刘佳钰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130160209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421768004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BIEer-1995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刘堆堆</w:t>
            </w:r>
            <w:r w:rsidRPr="00B6564B">
              <w:rPr>
                <w:rFonts w:ascii="仿宋_GB2312" w:eastAsia="仿宋_GB2312"/>
                <w:szCs w:val="21"/>
              </w:rPr>
              <w:t>-o-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15001830570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统计</w:t>
            </w:r>
            <w:r w:rsidRPr="00B6564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冯惠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130160213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376103320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fh-1995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15000813187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物理</w:t>
            </w:r>
            <w:r w:rsidRPr="00B6564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褚佳琪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130120101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904011571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15000851185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物理</w:t>
            </w:r>
            <w:r w:rsidRPr="00B6564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崔必豪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130120115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8362557931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18621708501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光电</w:t>
            </w:r>
            <w:r w:rsidRPr="00B6564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autoSpaceDN w:val="0"/>
              <w:jc w:val="center"/>
              <w:textAlignment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阎蒋伟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130150116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437565459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autoSpaceDN w:val="0"/>
              <w:jc w:val="center"/>
              <w:textAlignment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15000838572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光电</w:t>
            </w:r>
            <w:r w:rsidRPr="00B6564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段雪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130150103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1819586111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autoSpaceDN w:val="0"/>
              <w:jc w:val="center"/>
              <w:textAlignment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15001817096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光电</w:t>
            </w:r>
            <w:r w:rsidRPr="00B6564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孙天使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130150202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958459240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Sts958459240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autoSpaceDN w:val="0"/>
              <w:jc w:val="center"/>
              <w:textAlignment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15000856013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光电</w:t>
            </w:r>
            <w:r w:rsidRPr="00B6564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autoSpaceDN w:val="0"/>
              <w:jc w:val="center"/>
              <w:textAlignment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张朗朗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130150221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598879827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autoSpaceDN w:val="0"/>
              <w:jc w:val="center"/>
              <w:textAlignment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1500756932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数学</w:t>
            </w:r>
            <w:r w:rsidRPr="00B6564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龙玥琳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120110112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组织委员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734160771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BM_1028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18817830398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数学</w:t>
            </w:r>
            <w:r w:rsidRPr="00B6564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黎倩云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120110116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451651640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lqy070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18817832032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数学</w:t>
            </w:r>
            <w:r w:rsidRPr="00B6564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朱馨宇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120110207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18817828367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数学</w:t>
            </w:r>
            <w:r w:rsidRPr="00B6564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渠淼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120110204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1552132655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13162625609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统计</w:t>
            </w:r>
            <w:r w:rsidRPr="00B6564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徐婷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120160121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794594868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18817831936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统计</w:t>
            </w:r>
            <w:r w:rsidRPr="00B6564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白玮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120160123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1229161657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13916632324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统计</w:t>
            </w:r>
            <w:r w:rsidRPr="00B6564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李敏妍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120160218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546741419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18817828721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统计</w:t>
            </w:r>
            <w:r w:rsidRPr="00B6564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雒妍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120160209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1203502013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18018574836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光电</w:t>
            </w:r>
            <w:r w:rsidRPr="00B6564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孙晓帆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120150102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602269155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18818234075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光电</w:t>
            </w:r>
            <w:r w:rsidRPr="00B6564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胡志响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120150118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823692543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wx_huzhixiang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 xml:space="preserve">无　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18817830156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光电</w:t>
            </w:r>
            <w:r w:rsidRPr="00B6564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马芮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120150206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1542988520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18817831971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 xml:space="preserve">无　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18817831971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光电</w:t>
            </w:r>
            <w:r w:rsidRPr="00B6564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王珊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120150224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382315526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382315526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 xml:space="preserve">无　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18817831185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物理</w:t>
            </w:r>
            <w:r w:rsidRPr="00B6564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徐畅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120120103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245075417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xc245075417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18818231506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物理</w:t>
            </w:r>
            <w:r w:rsidRPr="00B6564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陈曦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120120109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516849975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13883423021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统计</w:t>
            </w:r>
            <w:r w:rsidRPr="00B6564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潘菲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110160103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869757508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panfei940315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18817381190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统计</w:t>
            </w:r>
            <w:r w:rsidRPr="00B6564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熊新蕾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110160111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365546592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15216610341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统计</w:t>
            </w:r>
            <w:r w:rsidRPr="00B6564B">
              <w:rPr>
                <w:rFonts w:ascii="仿宋_GB2312" w:eastAsia="仿宋_GB2312"/>
                <w:szCs w:val="21"/>
              </w:rPr>
              <w:t xml:space="preserve">1102 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王冰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110160226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1041088620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imice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weiyideya</w:t>
            </w:r>
            <w:r w:rsidRPr="00B6564B">
              <w:rPr>
                <w:rFonts w:ascii="仿宋_GB2312" w:eastAsia="仿宋_GB2312" w:hint="eastAsia"/>
                <w:szCs w:val="21"/>
              </w:rPr>
              <w:t>。。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18817327631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统计</w:t>
            </w:r>
            <w:r w:rsidRPr="00B6564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李秋月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110160209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18817381204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18817381204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光电</w:t>
            </w:r>
            <w:r w:rsidRPr="00B6564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孙炜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1015481813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15221652952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光电</w:t>
            </w:r>
            <w:r w:rsidRPr="00B6564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徐晓芸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110150102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511243857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xuxiaoyun0427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xu</w:t>
            </w:r>
            <w:r w:rsidRPr="00B6564B">
              <w:rPr>
                <w:rFonts w:ascii="仿宋_GB2312" w:eastAsia="仿宋_GB2312" w:hint="eastAsia"/>
                <w:szCs w:val="21"/>
              </w:rPr>
              <w:t>筱云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18817326255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光电</w:t>
            </w:r>
            <w:r w:rsidRPr="00B6564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施云涛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110150221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373497042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Syt930521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18817320731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光电</w:t>
            </w:r>
            <w:r w:rsidRPr="00B6564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王捷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110150210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674997004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15901627357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应物</w:t>
            </w:r>
            <w:r w:rsidRPr="00B6564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陈佳慧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110120125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2448705669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2448705669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2448705669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18817380963</w:t>
            </w:r>
          </w:p>
        </w:tc>
      </w:tr>
      <w:tr w:rsidR="002A67AC" w:rsidRPr="000B132B" w:rsidTr="00FC634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应物</w:t>
            </w:r>
            <w:r w:rsidRPr="00B6564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倪晓燕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110120102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576640667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576640667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576640667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13816174778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应物</w:t>
            </w:r>
            <w:r w:rsidRPr="00B6564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仵向理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 xml:space="preserve">110120213 </w:t>
            </w:r>
          </w:p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694164570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694164570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wuzhi99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18817325925</w:t>
            </w:r>
          </w:p>
        </w:tc>
      </w:tr>
      <w:tr w:rsidR="002A67AC" w:rsidRPr="000B132B" w:rsidTr="00FC634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应物</w:t>
            </w:r>
            <w:r w:rsidRPr="00B6564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黄孟虹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110120202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2275203961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2275203961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 xml:space="preserve">无　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15201842312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数学</w:t>
            </w:r>
            <w:r w:rsidRPr="00B6564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马家树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110110123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996244704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mj996244704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996244704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18817320855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数学</w:t>
            </w:r>
            <w:r w:rsidRPr="00B6564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裴雯熠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hyperlink r:id="rId20" w:history="1">
              <w:r w:rsidRPr="00B6564B">
                <w:rPr>
                  <w:rFonts w:ascii="仿宋_GB2312" w:eastAsia="仿宋_GB2312"/>
                  <w:szCs w:val="21"/>
                </w:rPr>
                <w:t>110110228</w:t>
              </w:r>
            </w:hyperlink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18817320573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18817320573</w:t>
            </w:r>
          </w:p>
        </w:tc>
      </w:tr>
      <w:tr w:rsidR="002A67AC" w:rsidRPr="000B132B" w:rsidTr="00FC634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</w:t>
            </w:r>
            <w:r w:rsidRPr="00B6564B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王莹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2131385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370501824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venalin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薄荷去哪了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15021993172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</w:t>
            </w:r>
            <w:r w:rsidRPr="00B6564B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付超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2131402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1872400371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Legendarrey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Super Starrey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15216760785</w:t>
            </w:r>
          </w:p>
        </w:tc>
      </w:tr>
      <w:tr w:rsidR="002A67AC" w:rsidRPr="000B132B" w:rsidTr="00FC634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</w:t>
            </w:r>
            <w:r w:rsidRPr="00B6564B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尚田田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2121349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61431918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13162687780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61431918@qq.com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13162687780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理学院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</w:t>
            </w:r>
            <w:r w:rsidRPr="00B6564B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王坤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2121353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527533512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527533512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18702109505</w:t>
            </w:r>
          </w:p>
        </w:tc>
      </w:tr>
      <w:tr w:rsidR="002A67AC" w:rsidRPr="000B132B" w:rsidTr="00FC634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机械学院分团委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蓝晓丹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分团委书记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104427032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lanxiaodan8930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lanxiaodan</w:t>
            </w:r>
            <w:r w:rsidRPr="00B6564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13818167863</w:t>
            </w:r>
          </w:p>
        </w:tc>
      </w:tr>
      <w:tr w:rsidR="002A67AC" w:rsidRPr="000B132B" w:rsidTr="00FC634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1104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杨起超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110800421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分团委副书记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704934172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18817324253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杨起超</w:t>
            </w:r>
            <w:r w:rsidRPr="00B6564B">
              <w:rPr>
                <w:rFonts w:ascii="仿宋_GB2312" w:eastAsia="仿宋_GB2312"/>
                <w:szCs w:val="21"/>
              </w:rPr>
              <w:t>1992</w:t>
            </w:r>
            <w:r w:rsidRPr="00B6564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18817324253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1106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吴昊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110800618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学生会主席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1570197594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Anduinsay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Anduinlothar</w:t>
            </w:r>
            <w:r w:rsidRPr="00B6564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18817325910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卓越机械</w:t>
            </w:r>
            <w:r w:rsidRPr="00B6564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张一帆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120800219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机器人社社长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1257156626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18817828037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俯思</w:t>
            </w:r>
            <w:r w:rsidRPr="00B6564B">
              <w:rPr>
                <w:rFonts w:ascii="仿宋_GB2312" w:eastAsia="仿宋_GB2312"/>
                <w:szCs w:val="21"/>
              </w:rPr>
              <w:t>(</w:t>
            </w:r>
            <w:r w:rsidRPr="00B6564B">
              <w:rPr>
                <w:rFonts w:ascii="仿宋_GB2312" w:eastAsia="仿宋_GB2312" w:hint="eastAsia"/>
                <w:szCs w:val="21"/>
              </w:rPr>
              <w:t>新浪</w:t>
            </w:r>
            <w:r w:rsidRPr="00B6564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18817828037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何天成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120800227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组织部部长（宣传）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516294364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htc516294364</w:t>
            </w:r>
          </w:p>
        </w:tc>
        <w:tc>
          <w:tcPr>
            <w:tcW w:w="3471" w:type="dxa"/>
            <w:vAlign w:val="center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流年灬似锦（新浪）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18817828943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卓越机械</w:t>
            </w:r>
            <w:r w:rsidRPr="00B6564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陈诺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120800519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智力助残总队长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2388052243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anuoyes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阿诺</w:t>
            </w:r>
            <w:r w:rsidRPr="00B6564B">
              <w:rPr>
                <w:rFonts w:ascii="仿宋_GB2312" w:eastAsia="仿宋_GB2312"/>
                <w:szCs w:val="21"/>
              </w:rPr>
              <w:t>yes</w:t>
            </w:r>
            <w:r w:rsidRPr="00B6564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18817828309</w:t>
            </w:r>
          </w:p>
        </w:tc>
      </w:tr>
      <w:tr w:rsidR="002A67AC" w:rsidRPr="000B132B" w:rsidTr="00FC634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卓越机械</w:t>
            </w:r>
            <w:r w:rsidRPr="00B6564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陆垚垚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120800118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机械科商店长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448157571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lyy611wow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太阳花</w:t>
            </w:r>
            <w:r w:rsidRPr="00B6564B">
              <w:rPr>
                <w:rFonts w:ascii="仿宋_GB2312" w:eastAsia="仿宋_GB2312"/>
                <w:szCs w:val="21"/>
              </w:rPr>
              <w:t>lalalala</w:t>
            </w:r>
            <w:r w:rsidRPr="00B6564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18817832195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1103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朱小琦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110800309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步阅汽车会长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1026111958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1026111958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13524851312</w:t>
            </w:r>
            <w:r w:rsidRPr="00B6564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13524851312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1205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张淼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120800502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机械学院易班中心负责人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2412483349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2412483349</w:t>
            </w:r>
          </w:p>
        </w:tc>
        <w:tc>
          <w:tcPr>
            <w:tcW w:w="3471" w:type="dxa"/>
            <w:vAlign w:val="center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 xml:space="preserve"> </w:t>
            </w:r>
            <w:r w:rsidRPr="00B6564B">
              <w:rPr>
                <w:rFonts w:ascii="仿宋_GB2312" w:eastAsia="仿宋_GB2312" w:hint="eastAsia"/>
                <w:szCs w:val="21"/>
              </w:rPr>
              <w:t>姱漪（腾讯）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18817831095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工设</w:t>
            </w:r>
            <w:r w:rsidRPr="00B6564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顾天婴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120820217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心语社社长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329309807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心语东华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TinYing Koo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18817830118</w:t>
            </w:r>
          </w:p>
        </w:tc>
      </w:tr>
      <w:tr w:rsidR="002A67AC" w:rsidRPr="000B132B" w:rsidTr="00FC634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孙志强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110800222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飞灵社社长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971406152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Qlo_veD0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强</w:t>
            </w:r>
            <w:r w:rsidRPr="00B6564B">
              <w:rPr>
                <w:rFonts w:ascii="仿宋_GB2312" w:eastAsia="仿宋_GB2312"/>
                <w:szCs w:val="21"/>
              </w:rPr>
              <w:t>S</w:t>
            </w:r>
            <w:r w:rsidRPr="00B6564B">
              <w:rPr>
                <w:rFonts w:ascii="仿宋_GB2312" w:eastAsia="仿宋_GB2312" w:hint="eastAsia"/>
                <w:szCs w:val="21"/>
              </w:rPr>
              <w:t>戒（新浪）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18817381486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孙博洋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130800105</w:t>
            </w:r>
          </w:p>
        </w:tc>
        <w:tc>
          <w:tcPr>
            <w:tcW w:w="1276" w:type="dxa"/>
            <w:vAlign w:val="center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610139985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15001831819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610139985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15001831819</w:t>
            </w:r>
          </w:p>
        </w:tc>
      </w:tr>
      <w:tr w:rsidR="002A67AC" w:rsidRPr="000B132B" w:rsidTr="00FC634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王丽青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130800104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654744015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15599283551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654744015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15000875716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徐鹤文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130800202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735818239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x_xhwsoul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徐鹤文</w:t>
            </w:r>
            <w:r w:rsidRPr="00B6564B">
              <w:rPr>
                <w:rFonts w:ascii="仿宋_GB2312" w:eastAsia="仿宋_GB2312"/>
                <w:szCs w:val="21"/>
              </w:rPr>
              <w:t>xi</w:t>
            </w:r>
            <w:r w:rsidRPr="00B6564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13262883158</w:t>
            </w:r>
          </w:p>
        </w:tc>
      </w:tr>
      <w:tr w:rsidR="002A67AC" w:rsidRPr="000B132B" w:rsidTr="00FC634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张鹏飞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130800214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535858019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zybanfinn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535858019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15000795283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岳晴阳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130800305</w:t>
            </w:r>
          </w:p>
        </w:tc>
        <w:tc>
          <w:tcPr>
            <w:tcW w:w="1276" w:type="dxa"/>
            <w:vAlign w:val="center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1036864225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llyqy1036864225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1036864225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15001831756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袁帅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130800330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1353557516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W1353557516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1353557516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15000791686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1304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文杨靓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130800403</w:t>
            </w:r>
          </w:p>
        </w:tc>
        <w:tc>
          <w:tcPr>
            <w:tcW w:w="1276" w:type="dxa"/>
            <w:vAlign w:val="center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326896609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326896609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13469418265</w:t>
            </w:r>
            <w:r w:rsidRPr="00B6564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15000858568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1304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王晶露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130800401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771935937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771935937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771935937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15000829968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1305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许泽贤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130800527</w:t>
            </w:r>
          </w:p>
        </w:tc>
        <w:tc>
          <w:tcPr>
            <w:tcW w:w="1276" w:type="dxa"/>
            <w:vAlign w:val="center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969892797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969892797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969892797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15000818171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1305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洪天然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130800506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519377962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519377962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519377962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18616506020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1306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余佳盈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130800603</w:t>
            </w:r>
          </w:p>
        </w:tc>
        <w:tc>
          <w:tcPr>
            <w:tcW w:w="1276" w:type="dxa"/>
            <w:vAlign w:val="center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2812921756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wanwanyjy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Jiayinyu</w:t>
            </w:r>
            <w:r w:rsidRPr="00B6564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15000819623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1306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张依雯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130800604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935632927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zyw0922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Zywforever</w:t>
            </w:r>
            <w:r w:rsidRPr="00B6564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18699135537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1307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杨林昊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130800728</w:t>
            </w:r>
          </w:p>
        </w:tc>
        <w:tc>
          <w:tcPr>
            <w:tcW w:w="1276" w:type="dxa"/>
            <w:vAlign w:val="center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406368572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Yanglinhao6688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15000826583</w:t>
            </w:r>
            <w:r w:rsidRPr="00B6564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15000826583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1307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赵洪阳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130800711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2521448385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2521448385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LEzhy1</w:t>
            </w:r>
            <w:r w:rsidRPr="00B6564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15000856252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1308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肖凌云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130800805</w:t>
            </w:r>
          </w:p>
        </w:tc>
        <w:tc>
          <w:tcPr>
            <w:tcW w:w="1276" w:type="dxa"/>
            <w:vAlign w:val="center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402536923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xly950721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长发飘飘的朵朵（新浪）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18816580721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1308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陈永超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130800817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270673976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cc-19941215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cc-19941215</w:t>
            </w:r>
            <w:r w:rsidRPr="00B6564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15021986212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工设</w:t>
            </w:r>
            <w:r w:rsidRPr="00B6564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王楚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130820109</w:t>
            </w:r>
          </w:p>
        </w:tc>
        <w:tc>
          <w:tcPr>
            <w:tcW w:w="1276" w:type="dxa"/>
            <w:vAlign w:val="center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244273238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qingqing_keke3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爱可可爱可可（新浪）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15001826008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工设</w:t>
            </w:r>
            <w:r w:rsidRPr="00B6564B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刘昊雨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130820119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1835419841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lhy1835419841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Hellolhy</w:t>
            </w:r>
            <w:r w:rsidRPr="00B6564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15901858507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工设</w:t>
            </w:r>
            <w:r w:rsidRPr="00B6564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龙黄河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130820219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615106286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longhuanghe_yr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黄河</w:t>
            </w:r>
            <w:r w:rsidRPr="00B6564B">
              <w:rPr>
                <w:rFonts w:ascii="仿宋_GB2312" w:eastAsia="仿宋_GB2312"/>
                <w:szCs w:val="21"/>
              </w:rPr>
              <w:t>yr_HD_Glee</w:t>
            </w:r>
            <w:r w:rsidRPr="00B6564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18918690007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工设</w:t>
            </w:r>
            <w:r w:rsidRPr="00B6564B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高畅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130820209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553712530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553712530gc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OMGGaochang</w:t>
            </w:r>
            <w:r w:rsidRPr="00B6564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15026561239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工设</w:t>
            </w:r>
            <w:r w:rsidRPr="00B6564B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陆铖杰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130820319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461369749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Lcj461369749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Cj</w:t>
            </w:r>
            <w:r w:rsidRPr="00B6564B">
              <w:rPr>
                <w:rFonts w:ascii="仿宋_GB2312" w:eastAsia="仿宋_GB2312" w:hint="eastAsia"/>
                <w:szCs w:val="21"/>
              </w:rPr>
              <w:t>爱乌龙（新浪）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15000167663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工设</w:t>
            </w:r>
            <w:r w:rsidRPr="00B6564B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李美竹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130820308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243121542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Bamboolmz</w:t>
            </w:r>
          </w:p>
        </w:tc>
        <w:tc>
          <w:tcPr>
            <w:tcW w:w="3471" w:type="dxa"/>
          </w:tcPr>
          <w:p w:rsidR="002A67AC" w:rsidRPr="00A54F21" w:rsidRDefault="002A67AC" w:rsidP="00B6564B">
            <w:pPr>
              <w:jc w:val="center"/>
              <w:rPr>
                <w:rFonts w:ascii="仿宋_GB2312" w:eastAsia="仿宋_GB2312"/>
                <w:szCs w:val="21"/>
                <w:lang w:val="it-IT"/>
              </w:rPr>
            </w:pPr>
            <w:r w:rsidRPr="00A54F21">
              <w:rPr>
                <w:rFonts w:ascii="仿宋_GB2312" w:eastAsia="仿宋_GB2312"/>
                <w:szCs w:val="21"/>
                <w:lang w:val="it-IT"/>
              </w:rPr>
              <w:t>Bamboo63</w:t>
            </w:r>
            <w:r w:rsidRPr="00A54F21">
              <w:rPr>
                <w:rFonts w:ascii="仿宋_GB2312" w:eastAsia="仿宋_GB2312" w:hint="eastAsia"/>
                <w:szCs w:val="21"/>
                <w:lang w:val="it-IT"/>
              </w:rPr>
              <w:t>（</w:t>
            </w:r>
            <w:r w:rsidRPr="00B6564B">
              <w:rPr>
                <w:rFonts w:ascii="仿宋_GB2312" w:eastAsia="仿宋_GB2312" w:hint="eastAsia"/>
                <w:szCs w:val="21"/>
              </w:rPr>
              <w:t>新浪</w:t>
            </w:r>
            <w:r w:rsidRPr="00A54F21">
              <w:rPr>
                <w:rFonts w:ascii="仿宋_GB2312" w:eastAsia="仿宋_GB2312" w:hint="eastAsia"/>
                <w:szCs w:val="21"/>
                <w:lang w:val="it-IT"/>
              </w:rPr>
              <w:t>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13122823662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卓越机械</w:t>
            </w:r>
            <w:r w:rsidRPr="00B6564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李小飞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120800427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737887965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Vjchkvnvfs318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737887965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18817828967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卓越机械</w:t>
            </w:r>
            <w:r w:rsidRPr="00B6564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王晓晖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120800302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1678593435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Wxh80711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不萌的猴子（新浪）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18817830533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 xml:space="preserve"> </w:t>
            </w:r>
            <w:r w:rsidRPr="00B6564B">
              <w:rPr>
                <w:rFonts w:ascii="仿宋_GB2312" w:eastAsia="仿宋_GB2312" w:hint="eastAsia"/>
                <w:szCs w:val="21"/>
              </w:rPr>
              <w:t>李锦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120800104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1206533683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18817828265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1206533683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18817828265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马利腾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120800131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915501390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18817831146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915501390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18817831146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  <w:r w:rsidRPr="00B6564B">
              <w:rPr>
                <w:rFonts w:ascii="仿宋_GB2312" w:eastAsia="仿宋_GB2312"/>
                <w:szCs w:val="21"/>
              </w:rPr>
              <w:t xml:space="preserve"> 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杨松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120800232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675936537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vayxcc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贱贱的洋小葱（新浪）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18817831238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张敬敬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120800206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1045190248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1045190248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12091456</w:t>
            </w:r>
            <w:r w:rsidRPr="00B6564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18817828704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1203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欧思凡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120800304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团支书，宣传委员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376759614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376759614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小兔仔子（新浪）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13166259860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1204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夏智伟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120800416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团支书，宣传委员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1309856741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Xzwxzw1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Yy</w:t>
            </w:r>
            <w:r w:rsidRPr="00B6564B">
              <w:rPr>
                <w:rFonts w:ascii="仿宋_GB2312" w:eastAsia="仿宋_GB2312" w:hint="eastAsia"/>
                <w:szCs w:val="21"/>
              </w:rPr>
              <w:t>小伟</w:t>
            </w:r>
            <w:r w:rsidRPr="00B6564B">
              <w:rPr>
                <w:rFonts w:ascii="仿宋_GB2312" w:eastAsia="仿宋_GB2312"/>
                <w:szCs w:val="21"/>
              </w:rPr>
              <w:t>2011</w:t>
            </w:r>
            <w:r w:rsidRPr="00B6564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18817830890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1205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张洋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120800514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452553503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452553503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452553503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18817828352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1205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张帝惟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120800510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2207361287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2207361287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2207361287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18817832682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1206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程磊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120800617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864050593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864050593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864050593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18817828389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1206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南林枫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120800606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906253214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xiaofeng906253214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南宫紫默（新浪）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18817831231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1207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梁晨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120800704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940531229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Steph</w:t>
            </w:r>
            <w:r w:rsidRPr="00B6564B">
              <w:rPr>
                <w:rFonts w:ascii="仿宋_GB2312" w:eastAsia="仿宋_GB2312" w:hint="eastAsia"/>
                <w:szCs w:val="21"/>
              </w:rPr>
              <w:t>晨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Stephchen</w:t>
            </w:r>
            <w:r w:rsidRPr="00B6564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18817831880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1207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胡昶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120800719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295307609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18817828308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小小胡半仙（新浪）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18817828308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1208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宋鑫宇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120800801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1172128042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18817832641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请回答</w:t>
            </w:r>
            <w:r w:rsidRPr="00B6564B">
              <w:rPr>
                <w:rFonts w:ascii="仿宋_GB2312" w:eastAsia="仿宋_GB2312"/>
                <w:szCs w:val="21"/>
              </w:rPr>
              <w:t>1997s</w:t>
            </w:r>
            <w:r w:rsidRPr="00B6564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18817832641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1208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王林霞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120800805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826198056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wangguo1437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wanglinxia</w:t>
            </w:r>
            <w:r w:rsidRPr="00B6564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18817828047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工设</w:t>
            </w:r>
            <w:r w:rsidRPr="00B6564B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张玉杰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120820128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  <w:r w:rsidRPr="00B6564B">
              <w:rPr>
                <w:rFonts w:ascii="仿宋_GB2312" w:eastAsia="仿宋_GB2312"/>
                <w:szCs w:val="21"/>
              </w:rPr>
              <w:t>,</w:t>
            </w: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1419696252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章鱼</w:t>
            </w:r>
            <w:r w:rsidRPr="00B6564B">
              <w:rPr>
                <w:rFonts w:ascii="仿宋_GB2312" w:eastAsia="仿宋_GB2312"/>
                <w:szCs w:val="21"/>
              </w:rPr>
              <w:t>Kraft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1419696252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18817828213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工设</w:t>
            </w:r>
            <w:r w:rsidRPr="00B6564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赵悦彤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120820207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412846891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18817828456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412846891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18817828456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工设</w:t>
            </w:r>
            <w:r w:rsidRPr="00B6564B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任舞艳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121140107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1210301683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Renwuyan18817830917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1210301683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18817830917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工设</w:t>
            </w:r>
            <w:r w:rsidRPr="00B6564B">
              <w:rPr>
                <w:rFonts w:ascii="仿宋_GB2312" w:eastAsia="仿宋_GB2312"/>
                <w:szCs w:val="21"/>
              </w:rPr>
              <w:t>1203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陈亚丽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120820307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团支书，宣传委员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2324864821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2324864821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2324864821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18817828632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李金义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110800114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2510570999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2510570999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2510570999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18817381189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蒋方骏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110800112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547179940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547179940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547179940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18817326266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程福荣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110800203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1278049287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abc1278049287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1278049287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18817323575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刘博鑫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110800204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849589644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carro_121630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849589644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18817327578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1103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孙洋洋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11800310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57427484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57427484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57427484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18817326423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1103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宣劭栋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110800328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1010900830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1010900830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1010900830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18817334131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1104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费殷胜男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110800402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466692661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18817381031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466692661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18817381031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1104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贾济铭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110800426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540964493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18817324538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540964493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18817324538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1105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罗响亚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110800502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团支书，宣传委员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313390957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18817381466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313390957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18817381466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1106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彭若峰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110800625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793702843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793702843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793702843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18817323588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1106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阮雅丽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110800604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604425640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604425640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604425640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18817320755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卓越机械</w:t>
            </w:r>
            <w:r w:rsidRPr="00B6564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陈燕婷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110800801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919980238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919980238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919980238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18817326221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卓越机械</w:t>
            </w:r>
            <w:r w:rsidRPr="00B6564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沈益明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110800906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2289903462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2289903462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2289903462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15921945943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1107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吴修可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110800723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634754691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wuxiuke0409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吴修可（新浪）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18817320600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1107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马金府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110800726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839883724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majinfuyn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一个人在上海读书（新浪）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18817327583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1108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刘思宇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110800802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1813654819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1813654819</w:t>
            </w:r>
          </w:p>
        </w:tc>
        <w:tc>
          <w:tcPr>
            <w:tcW w:w="3471" w:type="dxa"/>
          </w:tcPr>
          <w:p w:rsidR="002A67AC" w:rsidRPr="00A54F21" w:rsidRDefault="002A67AC" w:rsidP="00B6564B">
            <w:pPr>
              <w:jc w:val="center"/>
              <w:rPr>
                <w:rFonts w:ascii="仿宋_GB2312" w:eastAsia="仿宋_GB2312"/>
                <w:szCs w:val="21"/>
                <w:lang w:val="it-IT"/>
              </w:rPr>
            </w:pPr>
            <w:r w:rsidRPr="00A54F21">
              <w:rPr>
                <w:rFonts w:ascii="仿宋_GB2312" w:eastAsia="仿宋_GB2312"/>
                <w:szCs w:val="21"/>
                <w:lang w:val="it-IT"/>
              </w:rPr>
              <w:t>Caroline</w:t>
            </w:r>
            <w:r w:rsidRPr="00A54F21">
              <w:rPr>
                <w:rFonts w:ascii="仿宋_GB2312" w:eastAsia="仿宋_GB2312" w:hint="eastAsia"/>
                <w:szCs w:val="21"/>
                <w:lang w:val="it-IT"/>
              </w:rPr>
              <w:t>（</w:t>
            </w:r>
            <w:r w:rsidRPr="00B6564B">
              <w:rPr>
                <w:rFonts w:ascii="仿宋_GB2312" w:eastAsia="仿宋_GB2312" w:hint="eastAsia"/>
                <w:szCs w:val="21"/>
              </w:rPr>
              <w:t>新浪</w:t>
            </w:r>
            <w:r w:rsidRPr="00A54F21">
              <w:rPr>
                <w:rFonts w:ascii="仿宋_GB2312" w:eastAsia="仿宋_GB2312" w:hint="eastAsia"/>
                <w:szCs w:val="21"/>
                <w:lang w:val="it-IT"/>
              </w:rPr>
              <w:t>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13764254102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1108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席伟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110800818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381107321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xiwei381107321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381107321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15800904825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1109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潘俊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110800908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602092531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Pj-john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半夜煮面条</w:t>
            </w:r>
            <w:r w:rsidRPr="00B6564B">
              <w:rPr>
                <w:rFonts w:ascii="仿宋_GB2312" w:eastAsia="仿宋_GB2312"/>
                <w:szCs w:val="21"/>
              </w:rPr>
              <w:t>-217316</w:t>
            </w:r>
            <w:r w:rsidRPr="00B6564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18817324593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1109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周富青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110800914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1316987126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1316987126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只有死人才是安全的（新浪）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13122932682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工设</w:t>
            </w:r>
            <w:r w:rsidRPr="00B6564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林爽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110820113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1753059751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wsszlyn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大爽</w:t>
            </w:r>
            <w:r w:rsidRPr="00B6564B">
              <w:rPr>
                <w:rFonts w:ascii="仿宋_GB2312" w:eastAsia="仿宋_GB2312"/>
                <w:szCs w:val="21"/>
              </w:rPr>
              <w:t>lynn</w:t>
            </w:r>
            <w:r w:rsidRPr="00B6564B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18817323568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工设</w:t>
            </w:r>
            <w:r w:rsidRPr="00B6564B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吴凡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110820116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295872821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18817381447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295872821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18817381447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工设</w:t>
            </w:r>
            <w:r w:rsidRPr="00B6564B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顾飞飞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110820212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1803645604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ace1803645604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1803645604</w:t>
            </w:r>
            <w:r w:rsidRPr="00B6564B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18817323570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工设</w:t>
            </w:r>
            <w:r w:rsidRPr="00B6564B">
              <w:rPr>
                <w:rFonts w:ascii="仿宋_GB2312" w:eastAsia="仿宋_GB2312"/>
                <w:szCs w:val="21"/>
              </w:rPr>
              <w:t>1103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顾思烨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110820302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356472445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mao541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悠闲国</w:t>
            </w:r>
            <w:r w:rsidRPr="00B6564B">
              <w:rPr>
                <w:rFonts w:ascii="仿宋_GB2312" w:eastAsia="仿宋_GB2312"/>
                <w:szCs w:val="21"/>
              </w:rPr>
              <w:t>de</w:t>
            </w:r>
            <w:r w:rsidRPr="00B6564B">
              <w:rPr>
                <w:rFonts w:ascii="仿宋_GB2312" w:eastAsia="仿宋_GB2312" w:hint="eastAsia"/>
                <w:szCs w:val="21"/>
              </w:rPr>
              <w:t>顾烨烨（新浪）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13524019817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131</w:t>
            </w:r>
            <w:r w:rsidRPr="00B6564B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贾俊阳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2130668</w:t>
            </w:r>
          </w:p>
        </w:tc>
        <w:tc>
          <w:tcPr>
            <w:tcW w:w="1276" w:type="dxa"/>
            <w:vAlign w:val="center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党支书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1204551757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1204551757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2941901803(</w:t>
            </w:r>
            <w:r w:rsidRPr="00B6564B">
              <w:rPr>
                <w:rFonts w:ascii="仿宋_GB2312" w:eastAsia="仿宋_GB2312" w:hint="eastAsia"/>
                <w:szCs w:val="21"/>
              </w:rPr>
              <w:t>新浪</w:t>
            </w:r>
            <w:r w:rsidRPr="00B6564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15021717897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131</w:t>
            </w:r>
            <w:r w:rsidRPr="00B6564B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乐发达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2130679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1094353045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1094353045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 xml:space="preserve"> yuefada(</w:t>
            </w:r>
            <w:r w:rsidRPr="00B6564B">
              <w:rPr>
                <w:rFonts w:ascii="仿宋_GB2312" w:eastAsia="仿宋_GB2312" w:hint="eastAsia"/>
                <w:szCs w:val="21"/>
              </w:rPr>
              <w:t>新浪</w:t>
            </w:r>
            <w:r w:rsidRPr="00B6564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13122755786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132</w:t>
            </w:r>
            <w:r w:rsidRPr="00B6564B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付睿云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2130640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党支书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764531352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2893632428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FRui_YUN(</w:t>
            </w:r>
            <w:r w:rsidRPr="00B6564B">
              <w:rPr>
                <w:rFonts w:ascii="仿宋_GB2312" w:eastAsia="仿宋_GB2312" w:hint="eastAsia"/>
                <w:szCs w:val="21"/>
              </w:rPr>
              <w:t>新浪</w:t>
            </w:r>
            <w:r w:rsidRPr="00B6564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15000876307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132</w:t>
            </w:r>
            <w:r w:rsidRPr="00B6564B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师鑫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2130681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271589464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271589464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驴肉没空玩儿～</w:t>
            </w:r>
            <w:r w:rsidRPr="00B6564B">
              <w:rPr>
                <w:rFonts w:ascii="仿宋_GB2312" w:eastAsia="仿宋_GB2312"/>
                <w:szCs w:val="21"/>
              </w:rPr>
              <w:t>(</w:t>
            </w:r>
            <w:r w:rsidRPr="00B6564B">
              <w:rPr>
                <w:rFonts w:ascii="仿宋_GB2312" w:eastAsia="仿宋_GB2312" w:hint="eastAsia"/>
                <w:szCs w:val="21"/>
              </w:rPr>
              <w:t>新浪</w:t>
            </w:r>
            <w:r w:rsidRPr="00B6564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13681819382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133</w:t>
            </w:r>
            <w:r w:rsidRPr="00B6564B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魏奔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2130684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党支书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961390301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dhubenw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wb0721 (</w:t>
            </w:r>
            <w:r w:rsidRPr="00B6564B">
              <w:rPr>
                <w:rFonts w:ascii="仿宋_GB2312" w:eastAsia="仿宋_GB2312" w:hint="eastAsia"/>
                <w:szCs w:val="21"/>
              </w:rPr>
              <w:t>腾讯</w:t>
            </w:r>
            <w:r w:rsidRPr="00B6564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15201967067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133</w:t>
            </w:r>
            <w:r w:rsidRPr="00B6564B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沈俊君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2130700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714015612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714015612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Judy_</w:t>
            </w:r>
            <w:r w:rsidRPr="00B6564B">
              <w:rPr>
                <w:rFonts w:ascii="仿宋_GB2312" w:eastAsia="仿宋_GB2312" w:hint="eastAsia"/>
                <w:szCs w:val="21"/>
              </w:rPr>
              <w:t>小君</w:t>
            </w:r>
            <w:r w:rsidRPr="00B6564B">
              <w:rPr>
                <w:rFonts w:ascii="仿宋_GB2312" w:eastAsia="仿宋_GB2312"/>
                <w:szCs w:val="21"/>
              </w:rPr>
              <w:t>(</w:t>
            </w:r>
            <w:r w:rsidRPr="00B6564B">
              <w:rPr>
                <w:rFonts w:ascii="仿宋_GB2312" w:eastAsia="仿宋_GB2312" w:hint="eastAsia"/>
                <w:szCs w:val="21"/>
              </w:rPr>
              <w:t>新浪</w:t>
            </w:r>
            <w:r w:rsidRPr="00B6564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15201967230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134</w:t>
            </w:r>
            <w:r w:rsidRPr="00B6564B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俞浏杰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2130733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党支书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445058071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445058071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王亚</w:t>
            </w:r>
            <w:r w:rsidRPr="00B6564B">
              <w:rPr>
                <w:rFonts w:ascii="仿宋_GB2312" w:eastAsia="仿宋_GB2312"/>
                <w:szCs w:val="21"/>
              </w:rPr>
              <w:t>2805526465 (</w:t>
            </w:r>
            <w:r w:rsidRPr="00B6564B">
              <w:rPr>
                <w:rFonts w:ascii="仿宋_GB2312" w:eastAsia="仿宋_GB2312" w:hint="eastAsia"/>
                <w:szCs w:val="21"/>
              </w:rPr>
              <w:t>新浪</w:t>
            </w:r>
            <w:r w:rsidRPr="00B6564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15201968036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134</w:t>
            </w:r>
            <w:r w:rsidRPr="00B6564B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王曙光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2130724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634788510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William_fox-Wang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ILoveU1314999 (</w:t>
            </w:r>
            <w:r w:rsidRPr="00B6564B">
              <w:rPr>
                <w:rFonts w:ascii="仿宋_GB2312" w:eastAsia="仿宋_GB2312" w:hint="eastAsia"/>
                <w:szCs w:val="21"/>
              </w:rPr>
              <w:t>腾讯</w:t>
            </w:r>
            <w:r w:rsidRPr="00B6564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13122817716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135</w:t>
            </w:r>
            <w:r w:rsidRPr="00B6564B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王郑杰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2130751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党支书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547807890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15021395310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厚积薄发</w:t>
            </w:r>
            <w:r w:rsidRPr="00B6564B">
              <w:rPr>
                <w:rFonts w:ascii="仿宋_GB2312" w:eastAsia="仿宋_GB2312"/>
                <w:szCs w:val="21"/>
              </w:rPr>
              <w:t>_38080(</w:t>
            </w:r>
            <w:r w:rsidRPr="00B6564B">
              <w:rPr>
                <w:rFonts w:ascii="仿宋_GB2312" w:eastAsia="仿宋_GB2312" w:hint="eastAsia"/>
                <w:szCs w:val="21"/>
              </w:rPr>
              <w:t>新浪</w:t>
            </w:r>
            <w:r w:rsidRPr="00B6564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15021395310</w:t>
            </w:r>
          </w:p>
        </w:tc>
      </w:tr>
      <w:tr w:rsidR="002A67AC" w:rsidRPr="000B132B" w:rsidTr="00617DD7">
        <w:trPr>
          <w:trHeight w:val="626"/>
          <w:jc w:val="center"/>
        </w:trPr>
        <w:tc>
          <w:tcPr>
            <w:tcW w:w="98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机械学院</w:t>
            </w:r>
          </w:p>
        </w:tc>
        <w:tc>
          <w:tcPr>
            <w:tcW w:w="857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机械</w:t>
            </w:r>
            <w:r w:rsidRPr="00B6564B">
              <w:rPr>
                <w:rFonts w:ascii="仿宋_GB2312" w:eastAsia="仿宋_GB2312"/>
                <w:szCs w:val="21"/>
              </w:rPr>
              <w:t>135</w:t>
            </w:r>
            <w:r w:rsidRPr="00B6564B">
              <w:rPr>
                <w:rFonts w:ascii="仿宋_GB2312" w:eastAsia="仿宋_GB2312" w:hint="eastAsia"/>
                <w:szCs w:val="21"/>
              </w:rPr>
              <w:t>硕</w:t>
            </w:r>
          </w:p>
        </w:tc>
        <w:tc>
          <w:tcPr>
            <w:tcW w:w="93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周冰洁</w:t>
            </w:r>
          </w:p>
        </w:tc>
        <w:tc>
          <w:tcPr>
            <w:tcW w:w="1498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2130764</w:t>
            </w:r>
          </w:p>
        </w:tc>
        <w:tc>
          <w:tcPr>
            <w:tcW w:w="12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183282423</w:t>
            </w:r>
          </w:p>
        </w:tc>
        <w:tc>
          <w:tcPr>
            <w:tcW w:w="2750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glimpse123</w:t>
            </w:r>
          </w:p>
        </w:tc>
        <w:tc>
          <w:tcPr>
            <w:tcW w:w="3471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iCream</w:t>
            </w:r>
            <w:r w:rsidRPr="00B6564B">
              <w:rPr>
                <w:rFonts w:ascii="仿宋_GB2312" w:eastAsia="仿宋_GB2312" w:hint="eastAsia"/>
                <w:szCs w:val="21"/>
              </w:rPr>
              <w:t>冰</w:t>
            </w:r>
            <w:r w:rsidRPr="00B6564B">
              <w:rPr>
                <w:rFonts w:ascii="仿宋_GB2312" w:eastAsia="仿宋_GB2312"/>
                <w:szCs w:val="21"/>
              </w:rPr>
              <w:t>(</w:t>
            </w:r>
            <w:r w:rsidRPr="00B6564B">
              <w:rPr>
                <w:rFonts w:ascii="仿宋_GB2312" w:eastAsia="仿宋_GB2312" w:hint="eastAsia"/>
                <w:szCs w:val="21"/>
              </w:rPr>
              <w:t>新浪</w:t>
            </w:r>
            <w:r w:rsidRPr="00B6564B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</w:tcPr>
          <w:p w:rsidR="002A67AC" w:rsidRPr="00B6564B" w:rsidRDefault="002A67AC" w:rsidP="00B6564B">
            <w:pPr>
              <w:jc w:val="center"/>
              <w:rPr>
                <w:rFonts w:ascii="仿宋_GB2312" w:eastAsia="仿宋_GB2312"/>
                <w:szCs w:val="21"/>
              </w:rPr>
            </w:pPr>
            <w:r w:rsidRPr="00B6564B">
              <w:rPr>
                <w:rFonts w:ascii="仿宋_GB2312" w:eastAsia="仿宋_GB2312"/>
                <w:szCs w:val="21"/>
              </w:rPr>
              <w:t>18721778772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任鹏贞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分团委书记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393590201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幸福孩子王</w:t>
            </w:r>
            <w:r w:rsidRPr="00782425">
              <w:rPr>
                <w:rFonts w:ascii="仿宋_GB2312" w:eastAsia="仿宋_GB2312"/>
                <w:szCs w:val="21"/>
              </w:rPr>
              <w:t>2011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15000205635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刘嘉懿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分团委副书记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453572181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13611898870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廖诗柏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学生会主席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2276155971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18817326408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梁芷滢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宣传部部长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297272511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梁芷滢滢滢滢滢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18817831900</w:t>
            </w:r>
          </w:p>
        </w:tc>
      </w:tr>
      <w:tr w:rsidR="002A67AC" w:rsidRPr="000B132B" w:rsidTr="007D773B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卓越高分子</w:t>
            </w:r>
            <w:r w:rsidRPr="00782425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陈忠丽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131100217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组织委员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1785995843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czlocation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a1785995843</w:t>
            </w:r>
            <w:r w:rsidRPr="00782425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15000800985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卓越高分子</w:t>
            </w:r>
            <w:r w:rsidRPr="00782425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钱伟瑞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131100120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826962238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15221239041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13816006472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卓越高分子</w:t>
            </w:r>
            <w:r w:rsidRPr="00782425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吕慧玲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131100401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136625370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Huihui_1127_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最爱</w:t>
            </w:r>
            <w:r w:rsidRPr="00782425">
              <w:rPr>
                <w:rFonts w:ascii="仿宋_GB2312" w:eastAsia="仿宋_GB2312"/>
                <w:szCs w:val="21"/>
              </w:rPr>
              <w:t>Teddy-V-</w:t>
            </w:r>
            <w:r w:rsidRPr="00782425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15021237835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王佳欢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131100121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723645276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Wangjiahuan0704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15901887793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姚丹蕾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131100102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312762636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Danlei1201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15000101609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朱豪俊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131100122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454087007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zhuhaojun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15901770562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蔺钊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131100131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组织部干事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1109957334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15000815853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严琦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131100128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组织部干事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1762570574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然后怎样</w:t>
            </w:r>
            <w:r w:rsidRPr="00782425">
              <w:rPr>
                <w:rFonts w:ascii="仿宋_GB2312" w:eastAsia="仿宋_GB2312"/>
                <w:szCs w:val="21"/>
              </w:rPr>
              <w:t>1012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15000758961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彭宇杰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131100129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文艺部干事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578469442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 xml:space="preserve">13652429589 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刘胜凯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131100132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调研中心干事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1759275530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1759275530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15000806830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郭阳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131100134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505316512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505316512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15000685030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夏</w:t>
            </w:r>
            <w:r w:rsidRPr="00782425">
              <w:rPr>
                <w:rFonts w:ascii="仿宋_GB2312" w:eastAsia="仿宋_GB2312"/>
                <w:szCs w:val="21"/>
              </w:rPr>
              <w:t xml:space="preserve">  </w:t>
            </w:r>
            <w:r w:rsidRPr="00782425">
              <w:rPr>
                <w:rFonts w:ascii="仿宋_GB2312" w:eastAsia="仿宋_GB2312" w:hint="eastAsia"/>
                <w:szCs w:val="21"/>
              </w:rPr>
              <w:t>铭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131100233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253180966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xiaming19960808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叫我小悟空吧（新浪）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15000809139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李雪竹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 xml:space="preserve">131100204 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591320389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lxz591320389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-____single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15000856205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高菀聆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131100213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组织委员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458697995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15808937158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安娜菀聆儿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15000823301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马婧玮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131100317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877167233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mjw877167233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15000800897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骆思弈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131100332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1479940245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15000806709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肖瑶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131100307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799924717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Yao799924717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sunflower</w:t>
            </w:r>
            <w:r w:rsidRPr="00782425">
              <w:rPr>
                <w:rFonts w:ascii="仿宋_GB2312" w:eastAsia="仿宋_GB2312" w:hint="eastAsia"/>
                <w:szCs w:val="21"/>
              </w:rPr>
              <w:t>瑶瑶（新浪）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15001817335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1304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邹家华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131100431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2637435876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zoujiahua95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13816619719</w:t>
            </w:r>
            <w:r w:rsidRPr="00782425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13816619719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1304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谭娅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131100413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275122702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audience98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15001831602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1304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宋英华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131100404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970445466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Weixin9704454661995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15000856202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1305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王佳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131100527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2872522177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Sheepdogmonkey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15001827005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1305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胡金骞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131100530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组织委员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844165339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hu844165339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15000738609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1305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黄恒昶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131100527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1079274237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HHC802325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竹雨听诗</w:t>
            </w:r>
            <w:r w:rsidRPr="00782425">
              <w:rPr>
                <w:rFonts w:ascii="仿宋_GB2312" w:eastAsia="仿宋_GB2312"/>
                <w:szCs w:val="21"/>
              </w:rPr>
              <w:t>8023</w:t>
            </w:r>
            <w:r w:rsidRPr="00782425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15000757326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1306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冯天昊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131100623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634581349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fengtianhao304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天之骄昊</w:t>
            </w:r>
            <w:r w:rsidRPr="00782425">
              <w:rPr>
                <w:rFonts w:ascii="仿宋_GB2312" w:eastAsia="仿宋_GB2312"/>
                <w:szCs w:val="21"/>
              </w:rPr>
              <w:t>1987</w:t>
            </w:r>
            <w:r w:rsidRPr="00782425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15001817935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1306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李童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131100624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组织委员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782283912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Rosemary_LT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15001817358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1306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沈怡宁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131100606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组织委员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41461002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synshiny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Shiny</w:t>
            </w:r>
            <w:r w:rsidRPr="00782425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13306220018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1307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徐倩楠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131100709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组织委员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738067239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xqn15001837859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嘘嘘嘘不要说话（新浪）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15001837859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1307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彭博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131100706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565946057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Evangeline1213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扬起我心爱的小皮鞭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15001817318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1307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梁剑华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131100728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524656488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mqdlfs-hzw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梁剑华</w:t>
            </w:r>
            <w:r w:rsidRPr="00782425">
              <w:rPr>
                <w:rFonts w:ascii="仿宋_GB2312" w:eastAsia="仿宋_GB2312"/>
                <w:szCs w:val="21"/>
              </w:rPr>
              <w:t>Carefree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15000768867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理科</w:t>
            </w:r>
            <w:r w:rsidRPr="00782425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门香霖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131140111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1029074423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menxl123456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15000829772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理科</w:t>
            </w:r>
            <w:r w:rsidRPr="00782425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魏新迪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131140103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组织委员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136986250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didi_aijoe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爱</w:t>
            </w:r>
            <w:r w:rsidRPr="00782425">
              <w:rPr>
                <w:rFonts w:ascii="仿宋_GB2312" w:eastAsia="仿宋_GB2312"/>
                <w:szCs w:val="21"/>
              </w:rPr>
              <w:t>joe</w:t>
            </w:r>
            <w:r w:rsidRPr="00782425">
              <w:rPr>
                <w:rFonts w:ascii="仿宋_GB2312" w:eastAsia="仿宋_GB2312" w:hint="eastAsia"/>
                <w:szCs w:val="21"/>
              </w:rPr>
              <w:t>的迪迪很想</w:t>
            </w:r>
            <w:r w:rsidRPr="00782425">
              <w:rPr>
                <w:rFonts w:ascii="仿宋_GB2312" w:eastAsia="仿宋_GB2312"/>
                <w:szCs w:val="21"/>
              </w:rPr>
              <w:t>JIA_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15001817958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理科</w:t>
            </w:r>
            <w:r w:rsidRPr="00782425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刘桑晨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131140105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675099781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grace__lsc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hyperlink r:id="rId21" w:history="1">
              <w:r w:rsidRPr="00782425">
                <w:rPr>
                  <w:rFonts w:ascii="仿宋_GB2312" w:eastAsia="仿宋_GB2312"/>
                  <w:szCs w:val="21"/>
                </w:rPr>
                <w:t>675099781@qq.com</w:t>
              </w:r>
            </w:hyperlink>
            <w:r w:rsidRPr="00782425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15000836893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理科</w:t>
            </w:r>
            <w:r w:rsidRPr="00782425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陆</w:t>
            </w:r>
            <w:r w:rsidRPr="00782425">
              <w:rPr>
                <w:rFonts w:ascii="仿宋_GB2312" w:eastAsia="仿宋_GB2312"/>
                <w:szCs w:val="21"/>
              </w:rPr>
              <w:t xml:space="preserve">  </w:t>
            </w:r>
            <w:r w:rsidRPr="00782425">
              <w:rPr>
                <w:rFonts w:ascii="仿宋_GB2312" w:eastAsia="仿宋_GB2312" w:hint="eastAsia"/>
                <w:szCs w:val="21"/>
              </w:rPr>
              <w:t>颖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131140205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1462075246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wsly7670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15000837610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理科</w:t>
            </w:r>
            <w:r w:rsidRPr="00782425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杨潇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131140226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365070125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152-2149-5694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理科</w:t>
            </w:r>
            <w:r w:rsidRPr="00782425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李振宇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131140221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644754892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lzy_Excalibur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150-0083-7050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卓越高分子</w:t>
            </w:r>
            <w:r w:rsidRPr="00782425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舒</w:t>
            </w:r>
            <w:r w:rsidRPr="00782425">
              <w:rPr>
                <w:rFonts w:ascii="仿宋_GB2312" w:eastAsia="仿宋_GB2312"/>
                <w:szCs w:val="21"/>
              </w:rPr>
              <w:t xml:space="preserve">  </w:t>
            </w:r>
            <w:r w:rsidRPr="00782425">
              <w:rPr>
                <w:rFonts w:ascii="仿宋_GB2312" w:eastAsia="仿宋_GB2312" w:hint="eastAsia"/>
                <w:szCs w:val="21"/>
              </w:rPr>
              <w:t>鑫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121100328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694477435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shuxin_1201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qwert1152005shu</w:t>
            </w:r>
            <w:r w:rsidRPr="00782425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13120758162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卓越高分子</w:t>
            </w:r>
            <w:r w:rsidRPr="00782425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曹静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121100312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副班长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1195028577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Caojingweixin123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浅搁</w:t>
            </w:r>
            <w:r w:rsidRPr="00782425">
              <w:rPr>
                <w:rFonts w:ascii="仿宋_GB2312" w:eastAsia="仿宋_GB2312"/>
                <w:szCs w:val="21"/>
              </w:rPr>
              <w:t>3322485020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18817828146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卓越高分子</w:t>
            </w:r>
            <w:r w:rsidRPr="00782425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牟高岩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121100323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组织委员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280885123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18817830828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李雪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121100115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787106713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lxtmxztmxz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拓马小彰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18817831268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李思汗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121100131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582097292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李思</w:t>
            </w:r>
            <w:r w:rsidRPr="00782425">
              <w:rPr>
                <w:rFonts w:ascii="仿宋_GB2312" w:eastAsia="仿宋_GB2312"/>
                <w:szCs w:val="21"/>
              </w:rPr>
              <w:t>H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思</w:t>
            </w:r>
            <w:r w:rsidRPr="00782425">
              <w:rPr>
                <w:rFonts w:ascii="仿宋_GB2312" w:eastAsia="仿宋_GB2312"/>
                <w:szCs w:val="21"/>
              </w:rPr>
              <w:t>L</w:t>
            </w:r>
            <w:r w:rsidRPr="00782425">
              <w:rPr>
                <w:rFonts w:ascii="仿宋_GB2312" w:eastAsia="仿宋_GB2312" w:hint="eastAsia"/>
                <w:szCs w:val="21"/>
              </w:rPr>
              <w:t>汗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18817828194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王欣然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121100104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291020550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diramaid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@</w:t>
            </w:r>
            <w:r w:rsidRPr="00782425">
              <w:rPr>
                <w:rFonts w:ascii="仿宋_GB2312" w:eastAsia="仿宋_GB2312" w:hint="eastAsia"/>
                <w:szCs w:val="21"/>
              </w:rPr>
              <w:t>燃音</w:t>
            </w:r>
            <w:r w:rsidRPr="00782425">
              <w:rPr>
                <w:rFonts w:ascii="仿宋_GB2312" w:eastAsia="仿宋_GB2312"/>
                <w:szCs w:val="21"/>
              </w:rPr>
              <w:t>MOKOU</w:t>
            </w:r>
            <w:r w:rsidRPr="00782425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18817828403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姚卢寅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121100225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635904865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czjcxyly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18817828984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栾雅理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121100223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1161159688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1161159688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18817830642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陈集毅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121100224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学习委员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814212662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redemption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15657777525</w:t>
            </w:r>
            <w:r w:rsidRPr="00782425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18817828609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1203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祁捷斐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121100317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副班长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315029695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315029695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 xml:space="preserve">arty.q  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18817828442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1203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菅闻臻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121100320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组织委员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275387866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jwz275387866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jwz275387866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18817828277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1203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张瑶瑶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120750111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2658264891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2658264891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y</w:t>
            </w:r>
            <w:r w:rsidRPr="00782425">
              <w:rPr>
                <w:rFonts w:ascii="仿宋_GB2312" w:eastAsia="仿宋_GB2312" w:hint="eastAsia"/>
                <w:szCs w:val="21"/>
              </w:rPr>
              <w:t>夏天的圣诞节</w:t>
            </w:r>
            <w:r w:rsidRPr="00782425">
              <w:rPr>
                <w:rFonts w:ascii="仿宋_GB2312" w:eastAsia="仿宋_GB2312"/>
                <w:szCs w:val="21"/>
              </w:rPr>
              <w:t>y</w:t>
            </w:r>
            <w:r w:rsidRPr="00782425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18321130142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1204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姜兆丰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121100427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741647091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741647091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极光永不消逝（新浪）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18817828277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1204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夏玮兰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1211004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1151863110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18817830403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1204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张祺宸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1211004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组织委员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101056742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Charles-nine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13636686581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1205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蒋雨桐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121100512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627682520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jiangyutong09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18817828147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1205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邵钰淞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121100527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602133603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sys_0523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18818231788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1205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刘</w:t>
            </w:r>
            <w:r w:rsidRPr="00782425">
              <w:rPr>
                <w:rFonts w:ascii="仿宋_GB2312" w:eastAsia="仿宋_GB2312"/>
                <w:szCs w:val="21"/>
              </w:rPr>
              <w:t xml:space="preserve">  </w:t>
            </w:r>
            <w:r w:rsidRPr="00782425">
              <w:rPr>
                <w:rFonts w:ascii="仿宋_GB2312" w:eastAsia="仿宋_GB2312" w:hint="eastAsia"/>
                <w:szCs w:val="21"/>
              </w:rPr>
              <w:t>畅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121100514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1360758392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1360758392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13262883628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1206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王</w:t>
            </w:r>
            <w:r w:rsidRPr="00782425">
              <w:rPr>
                <w:rFonts w:ascii="仿宋_GB2312" w:eastAsia="仿宋_GB2312"/>
                <w:szCs w:val="21"/>
              </w:rPr>
              <w:t xml:space="preserve">  </w:t>
            </w:r>
            <w:r w:rsidRPr="00782425">
              <w:rPr>
                <w:rFonts w:ascii="仿宋_GB2312" w:eastAsia="仿宋_GB2312" w:hint="eastAsia"/>
                <w:szCs w:val="21"/>
              </w:rPr>
              <w:t>啸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121100624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体育委员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908543228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justfiend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Justfiend</w:t>
            </w:r>
            <w:r w:rsidRPr="00782425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18817828607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1206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傅李昕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121100607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副班长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349034758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FLX515_hottest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F451512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18817830907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1206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张经邦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121100627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122619691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18817830345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18817830345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1207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张伟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121100731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763666915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763666915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18817828911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18817828911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</w:t>
            </w:r>
            <w:r w:rsidRPr="00782425">
              <w:rPr>
                <w:rFonts w:ascii="仿宋_GB2312" w:eastAsia="仿宋_GB2312"/>
                <w:szCs w:val="21"/>
              </w:rPr>
              <w:t>1207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严航嘉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121100712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生活委员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308671449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yanhangjia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小兔子和小熊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13018186685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高分子</w:t>
            </w:r>
            <w:r w:rsidRPr="00782425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曹练成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111100330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学习委员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279755258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bazinga_clc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曹练成开学正能量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139-1847-7737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高分子</w:t>
            </w:r>
            <w:r w:rsidRPr="00782425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王曦雁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111100207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365669162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mistyxixi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WXY</w:t>
            </w:r>
            <w:r w:rsidRPr="00782425">
              <w:rPr>
                <w:rFonts w:ascii="仿宋_GB2312" w:eastAsia="仿宋_GB2312" w:hint="eastAsia"/>
                <w:szCs w:val="21"/>
              </w:rPr>
              <w:t>与全世界（新浪）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18817325832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高分子</w:t>
            </w:r>
            <w:r w:rsidRPr="00782425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毕翘楚</w:t>
            </w:r>
            <w:r w:rsidRPr="00782425">
              <w:rPr>
                <w:rFonts w:ascii="仿宋_GB2312" w:eastAsia="仿宋_GB2312"/>
                <w:szCs w:val="21"/>
              </w:rPr>
              <w:t> 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111100409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1291877900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1291877900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1291877900</w:t>
            </w:r>
            <w:r w:rsidRPr="00782425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18202186216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高分子</w:t>
            </w:r>
            <w:r w:rsidRPr="00782425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赵一帆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111100417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274222038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274222038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274222038</w:t>
            </w:r>
            <w:r w:rsidRPr="00782425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13817407804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高分子</w:t>
            </w:r>
            <w:r w:rsidRPr="00782425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吴颖涵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111100412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副班长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369117998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369117998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369117998(</w:t>
            </w:r>
            <w:r w:rsidRPr="00782425">
              <w:rPr>
                <w:rFonts w:ascii="仿宋_GB2312" w:eastAsia="仿宋_GB2312" w:hint="eastAsia"/>
                <w:szCs w:val="21"/>
              </w:rPr>
              <w:t>腾讯</w:t>
            </w:r>
            <w:r w:rsidRPr="00782425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18817327610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高分子</w:t>
            </w:r>
            <w:r w:rsidRPr="00782425">
              <w:rPr>
                <w:rFonts w:ascii="仿宋_GB2312" w:eastAsia="仿宋_GB2312"/>
                <w:szCs w:val="21"/>
              </w:rPr>
              <w:t>1103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杨铭超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111140114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1546349318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fugitiveymc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杨铭超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13917762087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高分子</w:t>
            </w:r>
            <w:r w:rsidRPr="00782425">
              <w:rPr>
                <w:rFonts w:ascii="仿宋_GB2312" w:eastAsia="仿宋_GB2312"/>
                <w:szCs w:val="21"/>
              </w:rPr>
              <w:t>1103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尚泊村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111100607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651072921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April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尚泊村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18817320540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复材</w:t>
            </w:r>
            <w:r w:rsidRPr="00782425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蒋民强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111100427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390375547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390375547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390375547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18817324270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复材</w:t>
            </w:r>
            <w:r w:rsidRPr="00782425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石秋妍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111100408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369707633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369707633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369707633</w:t>
            </w:r>
            <w:r w:rsidRPr="00782425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18817325818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复材</w:t>
            </w:r>
            <w:r w:rsidRPr="00782425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宋</w:t>
            </w:r>
            <w:r w:rsidRPr="00782425">
              <w:rPr>
                <w:rFonts w:ascii="仿宋_GB2312" w:eastAsia="仿宋_GB2312"/>
                <w:szCs w:val="21"/>
              </w:rPr>
              <w:t xml:space="preserve">  </w:t>
            </w:r>
            <w:r w:rsidRPr="00782425">
              <w:rPr>
                <w:rFonts w:ascii="仿宋_GB2312" w:eastAsia="仿宋_GB2312" w:hint="eastAsia"/>
                <w:szCs w:val="21"/>
              </w:rPr>
              <w:t>炜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111100230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学习委员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1440222733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18817579304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复材</w:t>
            </w:r>
            <w:r w:rsidRPr="00782425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罗</w:t>
            </w:r>
            <w:r w:rsidRPr="00782425">
              <w:rPr>
                <w:rFonts w:ascii="仿宋_GB2312" w:eastAsia="仿宋_GB2312"/>
                <w:szCs w:val="21"/>
              </w:rPr>
              <w:t xml:space="preserve">  </w:t>
            </w:r>
            <w:r w:rsidRPr="00782425">
              <w:rPr>
                <w:rFonts w:ascii="仿宋_GB2312" w:eastAsia="仿宋_GB2312" w:hint="eastAsia"/>
                <w:szCs w:val="21"/>
              </w:rPr>
              <w:t>卉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111100604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771505556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771505556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hyperlink r:id="rId22" w:history="1">
              <w:r w:rsidRPr="00782425">
                <w:rPr>
                  <w:rFonts w:ascii="仿宋_GB2312" w:eastAsia="仿宋_GB2312"/>
                  <w:szCs w:val="21"/>
                </w:rPr>
                <w:t>pineleaf1214@sina.com</w:t>
              </w:r>
            </w:hyperlink>
            <w:r w:rsidRPr="00782425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18817327470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无机</w:t>
            </w:r>
            <w:r w:rsidRPr="00782425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郑萧潇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111100112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232231947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imickey_6002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郑叉叉要要要背单词减肥少睡觉</w:t>
            </w:r>
            <w:r w:rsidRPr="00782425">
              <w:rPr>
                <w:rFonts w:ascii="仿宋_GB2312" w:eastAsia="仿宋_GB2312"/>
                <w:szCs w:val="21"/>
              </w:rPr>
              <w:t>(</w:t>
            </w:r>
            <w:r w:rsidRPr="00782425">
              <w:rPr>
                <w:rFonts w:ascii="仿宋_GB2312" w:eastAsia="仿宋_GB2312" w:hint="eastAsia"/>
                <w:szCs w:val="21"/>
              </w:rPr>
              <w:t>新浪</w:t>
            </w:r>
            <w:r w:rsidRPr="00782425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18817324269</w:t>
            </w:r>
          </w:p>
        </w:tc>
      </w:tr>
      <w:tr w:rsidR="002A67AC" w:rsidRPr="000B132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卓越</w:t>
            </w:r>
            <w:r w:rsidRPr="00782425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荣明明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111100205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150145844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150145844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明明要用心用心（新浪）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18817381433</w:t>
            </w:r>
          </w:p>
        </w:tc>
      </w:tr>
      <w:tr w:rsidR="002A67AC" w:rsidRPr="00B6564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新能源</w:t>
            </w:r>
            <w:r w:rsidRPr="00782425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赵志宇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110410124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237529219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237529219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237529219</w:t>
            </w:r>
            <w:r w:rsidRPr="00782425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18817326067</w:t>
            </w:r>
          </w:p>
        </w:tc>
      </w:tr>
      <w:tr w:rsidR="002A67AC" w:rsidRPr="00B6564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新能源</w:t>
            </w:r>
            <w:r w:rsidRPr="00782425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何昕煜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110410102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465348555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465348555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465348555</w:t>
            </w:r>
            <w:r w:rsidRPr="00782425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13681844907</w:t>
            </w:r>
          </w:p>
        </w:tc>
      </w:tr>
      <w:tr w:rsidR="002A67AC" w:rsidRPr="00B6564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新能源</w:t>
            </w:r>
            <w:r w:rsidRPr="00782425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徐超霆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110410130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学习委员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495304270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495304270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495304270</w:t>
            </w:r>
            <w:r w:rsidRPr="00782425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18817381260</w:t>
            </w:r>
          </w:p>
        </w:tc>
      </w:tr>
      <w:tr w:rsidR="002A67AC" w:rsidRPr="00B6564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材硕</w:t>
            </w:r>
            <w:r w:rsidRPr="00782425">
              <w:rPr>
                <w:rFonts w:ascii="仿宋_GB2312" w:eastAsia="仿宋_GB2312"/>
                <w:szCs w:val="21"/>
              </w:rPr>
              <w:t>131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李丙鹏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2130240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418112173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libingpeng3063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蓬蓬需要正能量</w:t>
            </w:r>
            <w:r w:rsidRPr="00782425">
              <w:rPr>
                <w:rFonts w:ascii="仿宋_GB2312" w:eastAsia="仿宋_GB2312"/>
                <w:szCs w:val="21"/>
              </w:rPr>
              <w:t>(</w:t>
            </w:r>
            <w:r w:rsidRPr="00782425">
              <w:rPr>
                <w:rFonts w:ascii="仿宋_GB2312" w:eastAsia="仿宋_GB2312" w:hint="eastAsia"/>
                <w:szCs w:val="21"/>
              </w:rPr>
              <w:t>新浪</w:t>
            </w:r>
            <w:r w:rsidRPr="00782425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15316783357</w:t>
            </w:r>
          </w:p>
        </w:tc>
      </w:tr>
      <w:tr w:rsidR="002A67AC" w:rsidRPr="00B6564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材硕</w:t>
            </w:r>
            <w:r w:rsidRPr="00782425">
              <w:rPr>
                <w:rFonts w:ascii="仿宋_GB2312" w:eastAsia="仿宋_GB2312"/>
                <w:szCs w:val="21"/>
              </w:rPr>
              <w:t>132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李</w:t>
            </w:r>
            <w:r w:rsidRPr="00782425">
              <w:rPr>
                <w:rFonts w:ascii="仿宋_GB2312" w:eastAsia="仿宋_GB2312"/>
                <w:szCs w:val="21"/>
              </w:rPr>
              <w:t xml:space="preserve">  </w:t>
            </w:r>
            <w:r w:rsidRPr="00782425">
              <w:rPr>
                <w:rFonts w:ascii="仿宋_GB2312" w:eastAsia="仿宋_GB2312" w:hint="eastAsia"/>
                <w:szCs w:val="21"/>
              </w:rPr>
              <w:t>超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2130250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729223024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xiaoyumian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hyperlink r:id="rId23" w:history="1">
              <w:r w:rsidRPr="00782425">
                <w:rPr>
                  <w:rFonts w:ascii="仿宋_GB2312" w:eastAsia="仿宋_GB2312"/>
                  <w:szCs w:val="21"/>
                </w:rPr>
                <w:t>lichao6867@126.com</w:t>
              </w:r>
            </w:hyperlink>
            <w:r w:rsidRPr="00782425">
              <w:rPr>
                <w:rFonts w:ascii="仿宋_GB2312" w:eastAsia="仿宋_GB2312" w:hint="eastAsia"/>
                <w:szCs w:val="21"/>
              </w:rPr>
              <w:t>（新浪）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15021992581</w:t>
            </w:r>
          </w:p>
        </w:tc>
      </w:tr>
      <w:tr w:rsidR="002A67AC" w:rsidRPr="00B6564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材硕</w:t>
            </w:r>
            <w:r w:rsidRPr="00782425">
              <w:rPr>
                <w:rFonts w:ascii="仿宋_GB2312" w:eastAsia="仿宋_GB2312"/>
                <w:szCs w:val="21"/>
              </w:rPr>
              <w:t>133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轩慧霞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2130292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副班长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931503619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931503619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931503619</w:t>
            </w:r>
            <w:r w:rsidRPr="00782425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13262881991</w:t>
            </w:r>
          </w:p>
        </w:tc>
      </w:tr>
      <w:tr w:rsidR="002A67AC" w:rsidRPr="00B6564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材硕</w:t>
            </w:r>
            <w:r w:rsidRPr="00782425">
              <w:rPr>
                <w:rFonts w:ascii="仿宋_GB2312" w:eastAsia="仿宋_GB2312"/>
                <w:szCs w:val="21"/>
              </w:rPr>
              <w:t>133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朱业凯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2130306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公民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819725759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819725759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819725759</w:t>
            </w:r>
            <w:r w:rsidRPr="00782425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15201967200</w:t>
            </w:r>
          </w:p>
        </w:tc>
      </w:tr>
      <w:tr w:rsidR="002A67AC" w:rsidRPr="00B6564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材硕</w:t>
            </w:r>
            <w:r w:rsidRPr="00782425">
              <w:rPr>
                <w:rFonts w:ascii="仿宋_GB2312" w:eastAsia="仿宋_GB2312"/>
                <w:szCs w:val="21"/>
              </w:rPr>
              <w:t>133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齐亚龙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2130292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929195859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achirget</w:t>
            </w:r>
            <w:r w:rsidRPr="00782425">
              <w:rPr>
                <w:rFonts w:ascii="仿宋_GB2312" w:eastAsia="仿宋_GB2312" w:hint="eastAsia"/>
                <w:szCs w:val="21"/>
              </w:rPr>
              <w:t>－</w:t>
            </w:r>
            <w:r w:rsidRPr="00782425">
              <w:rPr>
                <w:rFonts w:ascii="仿宋_GB2312" w:eastAsia="仿宋_GB2312"/>
                <w:szCs w:val="21"/>
              </w:rPr>
              <w:t>long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Achirget</w:t>
            </w:r>
            <w:r w:rsidRPr="00782425">
              <w:rPr>
                <w:rFonts w:ascii="仿宋_GB2312" w:eastAsia="仿宋_GB2312" w:hint="eastAsia"/>
                <w:szCs w:val="21"/>
              </w:rPr>
              <w:t>－</w:t>
            </w:r>
            <w:r w:rsidRPr="00782425">
              <w:rPr>
                <w:rFonts w:ascii="仿宋_GB2312" w:eastAsia="仿宋_GB2312"/>
                <w:szCs w:val="21"/>
              </w:rPr>
              <w:t>Yron(</w:t>
            </w:r>
            <w:r w:rsidRPr="00782425">
              <w:rPr>
                <w:rFonts w:ascii="仿宋_GB2312" w:eastAsia="仿宋_GB2312" w:hint="eastAsia"/>
                <w:szCs w:val="21"/>
              </w:rPr>
              <w:t>新浪</w:t>
            </w:r>
            <w:r w:rsidRPr="00782425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18801902943</w:t>
            </w:r>
          </w:p>
        </w:tc>
      </w:tr>
      <w:tr w:rsidR="002A67AC" w:rsidRPr="00B6564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材硕</w:t>
            </w:r>
            <w:r w:rsidRPr="00782425">
              <w:rPr>
                <w:rFonts w:ascii="仿宋_GB2312" w:eastAsia="仿宋_GB2312"/>
                <w:szCs w:val="21"/>
              </w:rPr>
              <w:t>134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范</w:t>
            </w:r>
            <w:r w:rsidRPr="00782425">
              <w:rPr>
                <w:rFonts w:ascii="仿宋_GB2312" w:eastAsia="仿宋_GB2312"/>
                <w:szCs w:val="21"/>
              </w:rPr>
              <w:t xml:space="preserve">  </w:t>
            </w:r>
            <w:r w:rsidRPr="00782425">
              <w:rPr>
                <w:rFonts w:ascii="仿宋_GB2312" w:eastAsia="仿宋_GB2312" w:hint="eastAsia"/>
                <w:szCs w:val="21"/>
              </w:rPr>
              <w:t>刚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2130334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1612098498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@FG-foguangpuzhao(</w:t>
            </w:r>
            <w:r w:rsidRPr="00782425">
              <w:rPr>
                <w:rFonts w:ascii="仿宋_GB2312" w:eastAsia="仿宋_GB2312" w:hint="eastAsia"/>
                <w:szCs w:val="21"/>
              </w:rPr>
              <w:t>腾讯</w:t>
            </w:r>
            <w:r w:rsidRPr="00782425">
              <w:rPr>
                <w:rFonts w:ascii="仿宋_GB2312" w:eastAsia="仿宋_GB2312"/>
                <w:szCs w:val="21"/>
              </w:rPr>
              <w:t>)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15021825181</w:t>
            </w:r>
          </w:p>
        </w:tc>
      </w:tr>
      <w:tr w:rsidR="002A67AC" w:rsidRPr="00B6564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材硕</w:t>
            </w:r>
            <w:r w:rsidRPr="00782425">
              <w:rPr>
                <w:rFonts w:ascii="仿宋_GB2312" w:eastAsia="仿宋_GB2312"/>
                <w:szCs w:val="21"/>
              </w:rPr>
              <w:t>135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李婷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2130399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1290571901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1290571901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wsmgLT.</w:t>
            </w:r>
            <w:r w:rsidRPr="00782425">
              <w:rPr>
                <w:rFonts w:ascii="仿宋_GB2312" w:eastAsia="仿宋_GB2312" w:hint="eastAsia"/>
                <w:szCs w:val="21"/>
              </w:rPr>
              <w:t>例题二（新浪）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15201966997</w:t>
            </w:r>
          </w:p>
        </w:tc>
      </w:tr>
      <w:tr w:rsidR="002A67AC" w:rsidRPr="00B6564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材硕</w:t>
            </w:r>
            <w:r w:rsidRPr="00782425">
              <w:rPr>
                <w:rFonts w:ascii="仿宋_GB2312" w:eastAsia="仿宋_GB2312"/>
                <w:szCs w:val="21"/>
              </w:rPr>
              <w:t>135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杨一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2130406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书记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250100497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Y250100497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15021720557</w:t>
            </w:r>
          </w:p>
        </w:tc>
      </w:tr>
      <w:tr w:rsidR="002A67AC" w:rsidRPr="00B6564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材硕</w:t>
            </w:r>
            <w:r w:rsidRPr="00782425">
              <w:rPr>
                <w:rFonts w:ascii="仿宋_GB2312" w:eastAsia="仿宋_GB2312"/>
                <w:szCs w:val="21"/>
              </w:rPr>
              <w:t>135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王永生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2130380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513524789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15021985561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sheng513524789</w:t>
            </w:r>
            <w:r w:rsidRPr="00782425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15021985561</w:t>
            </w:r>
          </w:p>
        </w:tc>
      </w:tr>
      <w:tr w:rsidR="002A67AC" w:rsidRPr="00B6564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材硕</w:t>
            </w:r>
            <w:r w:rsidRPr="00782425">
              <w:rPr>
                <w:rFonts w:ascii="仿宋_GB2312" w:eastAsia="仿宋_GB2312"/>
                <w:szCs w:val="21"/>
              </w:rPr>
              <w:t>136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李</w:t>
            </w:r>
            <w:r w:rsidRPr="00782425">
              <w:rPr>
                <w:rFonts w:ascii="仿宋_GB2312" w:eastAsia="仿宋_GB2312"/>
                <w:szCs w:val="21"/>
              </w:rPr>
              <w:t xml:space="preserve">  </w:t>
            </w:r>
            <w:r w:rsidRPr="00782425">
              <w:rPr>
                <w:rFonts w:ascii="仿宋_GB2312" w:eastAsia="仿宋_GB2312" w:hint="eastAsia"/>
                <w:szCs w:val="21"/>
              </w:rPr>
              <w:t>春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0812106634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1024877128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1024877128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1024877128</w:t>
            </w:r>
            <w:r w:rsidRPr="00782425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15021328305</w:t>
            </w:r>
          </w:p>
        </w:tc>
      </w:tr>
      <w:tr w:rsidR="002A67AC" w:rsidRPr="00B6564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材硕</w:t>
            </w:r>
            <w:r w:rsidRPr="00782425">
              <w:rPr>
                <w:rFonts w:ascii="仿宋_GB2312" w:eastAsia="仿宋_GB2312"/>
                <w:szCs w:val="21"/>
              </w:rPr>
              <w:t>136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王志钢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2130392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组织委员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1067683976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1067683976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1067683976</w:t>
            </w:r>
            <w:r w:rsidRPr="00782425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15021985768</w:t>
            </w:r>
          </w:p>
        </w:tc>
      </w:tr>
      <w:tr w:rsidR="002A67AC" w:rsidRPr="00B6564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材料学院</w:t>
            </w:r>
          </w:p>
        </w:tc>
        <w:tc>
          <w:tcPr>
            <w:tcW w:w="857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材硕</w:t>
            </w:r>
            <w:r w:rsidRPr="00782425">
              <w:rPr>
                <w:rFonts w:ascii="仿宋_GB2312" w:eastAsia="仿宋_GB2312"/>
                <w:szCs w:val="21"/>
              </w:rPr>
              <w:t>136</w:t>
            </w:r>
          </w:p>
        </w:tc>
        <w:tc>
          <w:tcPr>
            <w:tcW w:w="93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马冰冰</w:t>
            </w:r>
          </w:p>
        </w:tc>
        <w:tc>
          <w:tcPr>
            <w:tcW w:w="1498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2130423</w:t>
            </w:r>
          </w:p>
        </w:tc>
        <w:tc>
          <w:tcPr>
            <w:tcW w:w="12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 w:hint="eastAsia"/>
                <w:szCs w:val="21"/>
              </w:rPr>
              <w:t>副班长</w:t>
            </w:r>
          </w:p>
        </w:tc>
        <w:tc>
          <w:tcPr>
            <w:tcW w:w="1776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1547371313</w:t>
            </w:r>
          </w:p>
        </w:tc>
        <w:tc>
          <w:tcPr>
            <w:tcW w:w="2750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1547371313</w:t>
            </w:r>
          </w:p>
        </w:tc>
        <w:tc>
          <w:tcPr>
            <w:tcW w:w="3471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1547371313</w:t>
            </w:r>
            <w:r w:rsidRPr="00782425">
              <w:rPr>
                <w:rFonts w:ascii="仿宋_GB2312" w:eastAsia="仿宋_GB2312" w:hint="eastAsia"/>
                <w:szCs w:val="21"/>
              </w:rPr>
              <w:t>（腾讯）</w:t>
            </w:r>
          </w:p>
        </w:tc>
        <w:tc>
          <w:tcPr>
            <w:tcW w:w="1685" w:type="dxa"/>
            <w:vAlign w:val="center"/>
          </w:tcPr>
          <w:p w:rsidR="002A67AC" w:rsidRPr="00782425" w:rsidRDefault="002A67AC" w:rsidP="000315BF">
            <w:pPr>
              <w:jc w:val="center"/>
              <w:rPr>
                <w:rFonts w:ascii="仿宋_GB2312" w:eastAsia="仿宋_GB2312"/>
                <w:szCs w:val="21"/>
              </w:rPr>
            </w:pPr>
            <w:r w:rsidRPr="00782425">
              <w:rPr>
                <w:rFonts w:ascii="仿宋_GB2312" w:eastAsia="仿宋_GB2312"/>
                <w:szCs w:val="21"/>
              </w:rPr>
              <w:t>138 1678 3954</w:t>
            </w:r>
          </w:p>
        </w:tc>
      </w:tr>
      <w:tr w:rsidR="002A67AC" w:rsidRPr="00B6564B" w:rsidTr="00B85203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分团委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刘维巍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分团委书记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281705885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New-hope-vivi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刘维巍</w:t>
            </w:r>
            <w:r w:rsidRPr="00C26C66">
              <w:rPr>
                <w:rFonts w:ascii="仿宋_GB2312" w:eastAsia="仿宋_GB2312"/>
                <w:szCs w:val="21"/>
              </w:rPr>
              <w:t>vv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15121029208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服工</w:t>
            </w:r>
            <w:r w:rsidRPr="00C26C66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王瑜敏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110610208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学生会主席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403937396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qq403937396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王玉米同学开始进化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13661442224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环艺</w:t>
            </w:r>
            <w:r w:rsidRPr="00C26C66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孙涯写意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12060530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学生会主席团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289792305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sunyaxieyi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X</w:t>
            </w:r>
            <w:r w:rsidRPr="00C26C66">
              <w:rPr>
                <w:rFonts w:ascii="仿宋_GB2312" w:eastAsia="仿宋_GB2312" w:hint="eastAsia"/>
                <w:szCs w:val="21"/>
              </w:rPr>
              <w:t>熏鸭</w:t>
            </w:r>
            <w:r w:rsidRPr="00C26C66">
              <w:rPr>
                <w:rFonts w:ascii="仿宋_GB2312" w:eastAsia="仿宋_GB2312"/>
                <w:szCs w:val="21"/>
              </w:rPr>
              <w:t>X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13122338261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工造</w:t>
            </w:r>
            <w:r w:rsidRPr="00C26C66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陈纫秋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12690814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学生会信息传播中心部长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332919827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Island-Chen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Island_</w:t>
            </w:r>
            <w:r w:rsidRPr="00C26C66">
              <w:rPr>
                <w:rFonts w:ascii="仿宋_GB2312" w:eastAsia="仿宋_GB2312" w:hint="eastAsia"/>
                <w:szCs w:val="21"/>
              </w:rPr>
              <w:t>秋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18817830954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工艺</w:t>
            </w:r>
            <w:r w:rsidRPr="00C26C66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范逸缘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120690826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分团委副书记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75108959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kjtytjkyt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15801952373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服工</w:t>
            </w:r>
            <w:r w:rsidRPr="00C26C66">
              <w:rPr>
                <w:rFonts w:ascii="仿宋_GB2312" w:eastAsia="仿宋_GB2312"/>
                <w:szCs w:val="21"/>
              </w:rPr>
              <w:t>1203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孔悠嘉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120610303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分团委宣创部部长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408097439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kongyoulanda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18817831671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研究生会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王斯琳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2131003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研会主席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31489211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riva113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18684779802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研究生会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佘婷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2131047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分管主席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258217702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D_SSDT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13917061903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研究生会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邓远求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2131025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宣传部长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594010157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DistanaTeng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18302186951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服硕</w:t>
            </w:r>
            <w:r w:rsidRPr="00C26C66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温韬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2120900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704954877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WONDOU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13636333070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服硕</w:t>
            </w:r>
            <w:r w:rsidRPr="00C26C66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陈俊彦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2120973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626931458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Vimo_chen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13601894030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服硕</w:t>
            </w:r>
            <w:r w:rsidRPr="00C26C66">
              <w:rPr>
                <w:rFonts w:ascii="仿宋_GB2312" w:eastAsia="仿宋_GB2312"/>
                <w:szCs w:val="21"/>
              </w:rPr>
              <w:t>1203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伍梦月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2121017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355748799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Mayyueyue891127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13564628311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服硕</w:t>
            </w:r>
            <w:r w:rsidRPr="00C26C66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田国鹏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2130946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124345555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Tgp124345555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18616316667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服硕</w:t>
            </w:r>
            <w:r w:rsidRPr="00C26C66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叶雨良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2130994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838853631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Liangzi910523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15900529399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服硕</w:t>
            </w:r>
            <w:r w:rsidRPr="00C26C66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李晓苇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2131027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61305031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Wing61305031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13636581796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服硕</w:t>
            </w:r>
            <w:r w:rsidRPr="00C26C66">
              <w:rPr>
                <w:rFonts w:ascii="仿宋_GB2312" w:eastAsia="仿宋_GB2312"/>
                <w:szCs w:val="21"/>
              </w:rPr>
              <w:t>1304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付洁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2131046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734675612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FU FU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@w734675612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13917140548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服硕</w:t>
            </w:r>
            <w:r w:rsidRPr="00C26C66">
              <w:rPr>
                <w:rFonts w:ascii="仿宋_GB2312" w:eastAsia="仿宋_GB2312"/>
                <w:szCs w:val="21"/>
              </w:rPr>
              <w:t>1305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袁帅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2131054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295404817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yuanshuaixishuai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1312530525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新媒体</w:t>
            </w:r>
            <w:r w:rsidRPr="00C26C66">
              <w:rPr>
                <w:rFonts w:ascii="仿宋_GB2312" w:eastAsia="仿宋_GB2312"/>
                <w:szCs w:val="21"/>
              </w:rPr>
              <w:t>1001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张晨鸽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10069080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460178393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DOVE-ZCG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18801730831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服设</w:t>
            </w:r>
            <w:r w:rsidRPr="00C26C66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李霞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11690310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231552318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maomao231552318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18817380775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动画</w:t>
            </w:r>
            <w:r w:rsidRPr="00C26C66">
              <w:rPr>
                <w:rFonts w:ascii="仿宋_GB2312" w:eastAsia="仿宋_GB2312"/>
                <w:szCs w:val="21"/>
              </w:rPr>
              <w:t>1001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钱佳雯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100620103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569814779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Crystal-830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Crystal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13761248478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动画</w:t>
            </w:r>
            <w:r w:rsidRPr="00C26C66">
              <w:rPr>
                <w:rFonts w:ascii="仿宋_GB2312" w:eastAsia="仿宋_GB2312"/>
                <w:szCs w:val="21"/>
              </w:rPr>
              <w:t>1001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胡娱曼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100620114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373888176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baozzzzzzzzzzzzzz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Bzzzzzz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18801731003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纺织品</w:t>
            </w:r>
            <w:r w:rsidRPr="00C26C66">
              <w:rPr>
                <w:rFonts w:ascii="仿宋_GB2312" w:eastAsia="仿宋_GB2312"/>
                <w:szCs w:val="21"/>
              </w:rPr>
              <w:t>1001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王银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100690173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315843313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18801730086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纺织品</w:t>
            </w:r>
            <w:r w:rsidRPr="00C26C66">
              <w:rPr>
                <w:rFonts w:ascii="仿宋_GB2312" w:eastAsia="仿宋_GB2312"/>
                <w:szCs w:val="21"/>
              </w:rPr>
              <w:t>1001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沈心荷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100690415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652611947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18801730006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新媒体</w:t>
            </w:r>
            <w:r w:rsidRPr="00C26C66">
              <w:rPr>
                <w:rFonts w:ascii="仿宋_GB2312" w:eastAsia="仿宋_GB2312"/>
                <w:szCs w:val="21"/>
              </w:rPr>
              <w:t>1001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李彦妮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100690614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365852956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liyanni405783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lyn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15921146988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工设</w:t>
            </w:r>
            <w:r w:rsidRPr="00C26C66">
              <w:rPr>
                <w:rFonts w:ascii="仿宋_GB2312" w:eastAsia="仿宋_GB2312"/>
                <w:szCs w:val="21"/>
              </w:rPr>
              <w:t>1002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张婧文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100690805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313979655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serenajw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13621800069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工设</w:t>
            </w:r>
            <w:r w:rsidRPr="00C26C66">
              <w:rPr>
                <w:rFonts w:ascii="仿宋_GB2312" w:eastAsia="仿宋_GB2312"/>
                <w:szCs w:val="21"/>
              </w:rPr>
              <w:t>1002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宁婧竹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100690819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742218024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Jodie-659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宁</w:t>
            </w:r>
            <w:r w:rsidRPr="00C26C66">
              <w:rPr>
                <w:rFonts w:ascii="仿宋_GB2312" w:eastAsia="仿宋_GB2312"/>
                <w:szCs w:val="21"/>
              </w:rPr>
              <w:t>jo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18801730816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数艺</w:t>
            </w:r>
            <w:r w:rsidRPr="00C26C66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方圆九如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110640117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1031550482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东圆不败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z-99</w:t>
            </w:r>
            <w:r w:rsidRPr="00C26C66">
              <w:rPr>
                <w:rFonts w:ascii="仿宋_GB2312" w:eastAsia="仿宋_GB2312" w:hint="eastAsia"/>
                <w:szCs w:val="21"/>
              </w:rPr>
              <w:t>东圆不败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18817324197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服设</w:t>
            </w:r>
            <w:r w:rsidRPr="00C26C66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黄靓珊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110690114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358496730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358496730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18817324171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工艺</w:t>
            </w:r>
            <w:r w:rsidRPr="00C26C66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谢冰雁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110690309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615275774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615275774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年鸟茑裊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18817380855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工艺</w:t>
            </w:r>
            <w:r w:rsidRPr="00C26C66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刘蔚琪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110690319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419425984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419425984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18817323122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工艺</w:t>
            </w:r>
            <w:r w:rsidRPr="00C26C66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贾宇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110690429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444842797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18817323138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工艺</w:t>
            </w:r>
            <w:r w:rsidRPr="00C26C66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唐朵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110690910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994765271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18817380781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艺合</w:t>
            </w:r>
            <w:r w:rsidRPr="00C26C66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贾婷元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120600103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751800049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jty051237070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13701677629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艺合</w:t>
            </w:r>
            <w:r w:rsidRPr="00C26C66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徐轶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120600109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741092893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HOMRASARUMI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HOMRASARUMI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18818208239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</w:t>
            </w:r>
            <w:r w:rsidRPr="00C26C66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李玉灵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120610121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1057698049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li_yuling--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灵儿在东华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18817830502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</w:t>
            </w:r>
            <w:r w:rsidRPr="00C26C66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马宁泊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120610126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574927260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mnb931114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马宁泊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15021238639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</w:t>
            </w:r>
            <w:r w:rsidRPr="00C26C66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孙田雨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120610220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570924856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18817830807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</w:t>
            </w:r>
            <w:r w:rsidRPr="00C26C66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庞越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120610223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宣传委员（兼）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522746726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15202104282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</w:t>
            </w:r>
            <w:r w:rsidRPr="00C26C66">
              <w:rPr>
                <w:rFonts w:ascii="仿宋_GB2312" w:eastAsia="仿宋_GB2312"/>
                <w:szCs w:val="21"/>
              </w:rPr>
              <w:t>1203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胡青云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120610319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764482402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Diane_Hu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Diane_Hu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18262516307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</w:t>
            </w:r>
            <w:r w:rsidRPr="00C26C66">
              <w:rPr>
                <w:rFonts w:ascii="仿宋_GB2312" w:eastAsia="仿宋_GB2312"/>
                <w:szCs w:val="21"/>
              </w:rPr>
              <w:t>1203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王志炜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120610320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251650228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18817847112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wz</w:t>
            </w:r>
            <w:r w:rsidRPr="00C26C66">
              <w:rPr>
                <w:rFonts w:ascii="仿宋_GB2312" w:eastAsia="仿宋_GB2312" w:hint="eastAsia"/>
                <w:szCs w:val="21"/>
              </w:rPr>
              <w:t>炜头上有世界顶级羊毛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18817847112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数艺</w:t>
            </w:r>
            <w:r w:rsidRPr="00C26C66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陈洁莉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120640113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1832039938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CJLppu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陈</w:t>
            </w:r>
            <w:r w:rsidRPr="00C26C66">
              <w:rPr>
                <w:rFonts w:ascii="仿宋_GB2312" w:eastAsia="仿宋_GB2312"/>
                <w:szCs w:val="21"/>
              </w:rPr>
              <w:t>-</w:t>
            </w:r>
            <w:r w:rsidRPr="00C26C66">
              <w:rPr>
                <w:rFonts w:ascii="仿宋_GB2312" w:eastAsia="仿宋_GB2312" w:hint="eastAsia"/>
                <w:szCs w:val="21"/>
              </w:rPr>
              <w:t>洁莉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18817832162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数艺</w:t>
            </w:r>
            <w:r w:rsidRPr="00C26C66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周新媚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120640123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243145260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evelyn_zhou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Nina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18680802440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数艺</w:t>
            </w:r>
            <w:r w:rsidRPr="00C26C66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段维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120640220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343908977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duanweix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18817830771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播音</w:t>
            </w:r>
            <w:r w:rsidRPr="00C26C66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段衹希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120660201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563388486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X563388486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XXXR56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18817831016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播音</w:t>
            </w:r>
            <w:r w:rsidRPr="00C26C66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杨依寒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120660218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870956985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eros_babe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eros_babe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18817831572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会艺</w:t>
            </w:r>
            <w:r w:rsidRPr="00C26C66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高琬婷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120670116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425009304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mango7758258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18817832136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会艺</w:t>
            </w:r>
            <w:r w:rsidRPr="00C26C66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杜昱霖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120670118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429369084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duyulin0607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Good1212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18817831554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会艺</w:t>
            </w:r>
            <w:r w:rsidRPr="00C26C66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周侨思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120670222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392172227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15200901517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hyperlink r:id="rId24" w:history="1">
              <w:r w:rsidRPr="00C26C66">
                <w:rPr>
                  <w:rFonts w:ascii="仿宋_GB2312" w:eastAsia="仿宋_GB2312"/>
                  <w:szCs w:val="21"/>
                </w:rPr>
                <w:t>392172227@qq.com</w:t>
              </w:r>
            </w:hyperlink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18016221436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会艺</w:t>
            </w:r>
            <w:r w:rsidRPr="00C26C66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张德成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120670229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1219910501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1219910501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成成成成成德成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18818207843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服设</w:t>
            </w:r>
            <w:r w:rsidRPr="00C26C66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许梦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120690116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872271382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13954289663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moonsue</w:t>
            </w:r>
            <w:r w:rsidRPr="00C26C66">
              <w:rPr>
                <w:rFonts w:ascii="仿宋_GB2312" w:eastAsia="仿宋_GB2312" w:hint="eastAsia"/>
                <w:szCs w:val="21"/>
              </w:rPr>
              <w:t>会安安静静的生活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13954289663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纺织</w:t>
            </w:r>
            <w:r w:rsidRPr="00C26C66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徐源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120690117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837713230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yuan903635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1324</w:t>
            </w:r>
            <w:r w:rsidRPr="00C26C66">
              <w:rPr>
                <w:rFonts w:ascii="仿宋_GB2312" w:eastAsia="仿宋_GB2312" w:hint="eastAsia"/>
                <w:szCs w:val="21"/>
              </w:rPr>
              <w:t>龚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18817832151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服设</w:t>
            </w:r>
            <w:r w:rsidRPr="00C26C66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潘英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120690121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864579218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18817831602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hyperlink r:id="rId25" w:history="1">
              <w:r w:rsidRPr="00C26C66">
                <w:rPr>
                  <w:rFonts w:ascii="仿宋_GB2312" w:eastAsia="仿宋_GB2312"/>
                  <w:szCs w:val="21"/>
                </w:rPr>
                <w:t>864579218@qq.com</w:t>
              </w:r>
            </w:hyperlink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18817831602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工艺</w:t>
            </w:r>
            <w:r w:rsidRPr="00C26C66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蔡安琪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120690221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443512818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18817831601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angel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18817831601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工艺</w:t>
            </w:r>
            <w:r w:rsidRPr="00C26C66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陈研如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120690313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402763932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402763932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腌肉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18817830934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服设</w:t>
            </w:r>
            <w:r w:rsidRPr="00C26C66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刘楠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120690314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674226450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674226450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NANLIN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18818208232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环艺</w:t>
            </w:r>
            <w:r w:rsidRPr="00C26C66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翁瑜亭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120690404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865218317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865218317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13917169110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环艺</w:t>
            </w:r>
            <w:r w:rsidRPr="00C26C66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杨尚宇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120690406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1551187810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1551187810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1551187810@qq.com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18817830993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服设</w:t>
            </w:r>
            <w:r w:rsidRPr="00C26C66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高文芝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120690409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935674021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 xml:space="preserve">gwz9377 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芝士就是力量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18817832389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服设</w:t>
            </w:r>
            <w:r w:rsidRPr="00C26C66">
              <w:rPr>
                <w:rFonts w:ascii="仿宋_GB2312" w:eastAsia="仿宋_GB2312"/>
                <w:szCs w:val="21"/>
              </w:rPr>
              <w:t>1203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马冲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120690506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306079571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306079571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马儿儿儿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18817830995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工造</w:t>
            </w:r>
            <w:r w:rsidRPr="00C26C66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万怡斐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120690523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443941208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Sophia-_-37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18121061347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服设</w:t>
            </w:r>
            <w:r w:rsidRPr="00C26C66">
              <w:rPr>
                <w:rFonts w:ascii="仿宋_GB2312" w:eastAsia="仿宋_GB2312"/>
                <w:szCs w:val="21"/>
              </w:rPr>
              <w:t>1203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杨畅畅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120690529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1239092560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18817832072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18817832072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服设</w:t>
            </w:r>
            <w:r w:rsidRPr="00C26C66">
              <w:rPr>
                <w:rFonts w:ascii="仿宋_GB2312" w:eastAsia="仿宋_GB2312"/>
                <w:szCs w:val="21"/>
              </w:rPr>
              <w:t>1204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唐梦纯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120690722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287456767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ttmmcc00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TANGMCo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18817831635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工造</w:t>
            </w:r>
            <w:r w:rsidRPr="00C26C66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储佳怡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120690801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491802883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chujiayi176981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491802883@qq.com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15026808483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纺织</w:t>
            </w:r>
            <w:r w:rsidRPr="00C26C66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金莉倩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120690802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1424407393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jinliqian8888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13764434358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艺合</w:t>
            </w:r>
            <w:r w:rsidRPr="00C26C66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楼碧漪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130600111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1351374972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1351374972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15869103442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艺合</w:t>
            </w:r>
            <w:r w:rsidRPr="00C26C66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张璐宇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130600126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790266224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190266224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18317161815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</w:t>
            </w:r>
            <w:r w:rsidRPr="00C26C66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王晨宇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130610110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290638364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xx-cc-xy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15000610975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</w:t>
            </w:r>
            <w:r w:rsidRPr="00C26C66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陈培培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130610126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1058219135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cppduh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cpp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15000682206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</w:t>
            </w:r>
            <w:r w:rsidRPr="00C26C66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徐婷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130610326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1257936883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15000810339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婷婷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15000810339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</w:t>
            </w:r>
            <w:r w:rsidRPr="00C26C66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顾翔浩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130610327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812697605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18702168573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18702168573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数媒</w:t>
            </w:r>
            <w:r w:rsidRPr="00C26C66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顾哲倩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130640204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283601908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13564546524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数媒</w:t>
            </w:r>
            <w:r w:rsidRPr="00C26C66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季恩赐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130640215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1064056619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1064056619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13122528929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艺科</w:t>
            </w:r>
            <w:r w:rsidRPr="00C26C66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葛焱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130650101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827579842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gy19940106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15000673862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艺科</w:t>
            </w:r>
            <w:r w:rsidRPr="00C26C66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李蔚然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130650118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346484430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lwr_346484430_nn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weiranli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13122529101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产品</w:t>
            </w:r>
            <w:r w:rsidRPr="00C26C66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于茜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130680103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2953856118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15000707981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15000707981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纺织</w:t>
            </w:r>
            <w:r w:rsidRPr="00C26C66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陈天月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130680135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923736839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C819694210114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15000638112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纺织</w:t>
            </w:r>
            <w:r w:rsidRPr="00C26C66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李晴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130680138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865134871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i_Qinger_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李晴要加油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15000669282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产品</w:t>
            </w:r>
            <w:r w:rsidRPr="00C26C66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杨狮逖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130680229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838214242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yangshititf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sheep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15000652685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产品</w:t>
            </w:r>
            <w:r w:rsidRPr="00C26C66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李博涵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130680239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573029414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nearstyle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NNNEAR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15000602793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服设</w:t>
            </w:r>
            <w:r w:rsidRPr="00C26C66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李捷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130690112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413386059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qyx199533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15000680753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服设</w:t>
            </w:r>
            <w:r w:rsidRPr="00C26C66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符丹溪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130690125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447957645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13122529856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13122529856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服设</w:t>
            </w:r>
            <w:r w:rsidRPr="00C26C66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朱沁忆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130690310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965015637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iyniquhz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朱沁忆正能量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15000818340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服设</w:t>
            </w:r>
            <w:r w:rsidRPr="00C26C66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俞铭筱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130690314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431977797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ymx_1103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Wininin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15000636317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环艺</w:t>
            </w:r>
            <w:r w:rsidRPr="00C26C66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顾文宜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130691106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358532997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gwy358532997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水果拼盘</w:t>
            </w:r>
            <w:r w:rsidRPr="00C26C66">
              <w:rPr>
                <w:rFonts w:ascii="仿宋_GB2312" w:eastAsia="仿宋_GB2312"/>
                <w:szCs w:val="21"/>
              </w:rPr>
              <w:t>333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15000665287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环艺</w:t>
            </w:r>
            <w:r w:rsidRPr="00C26C66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邹君妤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130691114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785857405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zjy543210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smallswiss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15000635112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环艺</w:t>
            </w:r>
            <w:r w:rsidRPr="00C26C66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史萌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130691303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383023318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duolun_summer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赛大萌最近近近近近变成了幻想家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15102148128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环艺</w:t>
            </w:r>
            <w:r w:rsidRPr="00C26C66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陈宣晨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130691308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869282480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cxc869282480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chenxuanchen</w:t>
            </w:r>
            <w:r w:rsidRPr="00C26C66">
              <w:rPr>
                <w:rFonts w:ascii="仿宋_GB2312" w:eastAsia="仿宋_GB2312" w:hint="eastAsia"/>
                <w:szCs w:val="21"/>
              </w:rPr>
              <w:t>辰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15000639073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视传</w:t>
            </w:r>
            <w:r w:rsidRPr="00C26C66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许馨匀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130692114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172466706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172466706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匀称的</w:t>
            </w:r>
            <w:r w:rsidRPr="00C26C66">
              <w:rPr>
                <w:rFonts w:ascii="仿宋_GB2312" w:eastAsia="仿宋_GB2312"/>
                <w:szCs w:val="21"/>
              </w:rPr>
              <w:t>000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15000657356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视传</w:t>
            </w:r>
            <w:r w:rsidRPr="00C26C66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李轶初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130692130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398412697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chuanping95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15000681335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视传</w:t>
            </w:r>
            <w:r w:rsidRPr="00C26C66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段天南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130692202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492610452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18818020806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段子手楠楠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18818020806</w:t>
            </w:r>
          </w:p>
        </w:tc>
      </w:tr>
      <w:tr w:rsidR="002A67AC" w:rsidRPr="00B6564B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视传</w:t>
            </w:r>
            <w:r w:rsidRPr="00C26C66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刘程程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130692216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1062015845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15000687835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15000687835</w:t>
            </w:r>
          </w:p>
        </w:tc>
      </w:tr>
      <w:tr w:rsidR="002A67AC" w:rsidRPr="00C26C66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服工</w:t>
            </w:r>
            <w:r w:rsidRPr="00C26C66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戚少娇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110610125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9041877673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18817323458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柒柒柒</w:t>
            </w:r>
            <w:r w:rsidRPr="00C26C66">
              <w:rPr>
                <w:rFonts w:ascii="仿宋_GB2312" w:eastAsia="仿宋_GB2312"/>
                <w:szCs w:val="21"/>
              </w:rPr>
              <w:t>_</w:t>
            </w:r>
            <w:r w:rsidRPr="00C26C66">
              <w:rPr>
                <w:rFonts w:ascii="仿宋_GB2312" w:eastAsia="仿宋_GB2312" w:hint="eastAsia"/>
                <w:szCs w:val="21"/>
              </w:rPr>
              <w:t>柒</w:t>
            </w:r>
            <w:r w:rsidRPr="00C26C66">
              <w:rPr>
                <w:rFonts w:ascii="仿宋_GB2312" w:eastAsia="仿宋_GB2312"/>
                <w:szCs w:val="21"/>
              </w:rPr>
              <w:t>_</w:t>
            </w:r>
            <w:r w:rsidRPr="00C26C66">
              <w:rPr>
                <w:rFonts w:ascii="仿宋_GB2312" w:eastAsia="仿宋_GB2312" w:hint="eastAsia"/>
                <w:szCs w:val="21"/>
              </w:rPr>
              <w:t>柒柒柒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18817323458</w:t>
            </w:r>
          </w:p>
        </w:tc>
      </w:tr>
      <w:tr w:rsidR="002A67AC" w:rsidRPr="00C26C66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服工</w:t>
            </w:r>
            <w:r w:rsidRPr="00C26C66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周灵子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110610111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宣传委员（兼）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752627815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aka1900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13524383510</w:t>
            </w:r>
          </w:p>
        </w:tc>
      </w:tr>
      <w:tr w:rsidR="002A67AC" w:rsidRPr="00C26C66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服工</w:t>
            </w:r>
            <w:r w:rsidRPr="00C26C66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周张祺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110610229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414292714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zzq123hf0206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18817326591</w:t>
            </w:r>
          </w:p>
        </w:tc>
      </w:tr>
      <w:tr w:rsidR="002A67AC" w:rsidRPr="00C26C66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服工</w:t>
            </w:r>
            <w:r w:rsidRPr="00C26C66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李嘉因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110610212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2313571339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李嘉因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18817323495</w:t>
            </w:r>
          </w:p>
        </w:tc>
      </w:tr>
      <w:tr w:rsidR="002A67AC" w:rsidRPr="00C26C66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服工</w:t>
            </w:r>
            <w:r w:rsidRPr="00C26C66">
              <w:rPr>
                <w:rFonts w:ascii="仿宋_GB2312" w:eastAsia="仿宋_GB2312"/>
                <w:szCs w:val="21"/>
              </w:rPr>
              <w:t>1103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翟世瑾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110610314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504063595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18817323498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18817323498</w:t>
            </w:r>
          </w:p>
        </w:tc>
      </w:tr>
      <w:tr w:rsidR="002A67AC" w:rsidRPr="00C26C66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服工</w:t>
            </w:r>
            <w:r w:rsidRPr="00C26C66">
              <w:rPr>
                <w:rFonts w:ascii="仿宋_GB2312" w:eastAsia="仿宋_GB2312"/>
                <w:szCs w:val="21"/>
              </w:rPr>
              <w:t>1103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秦垚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110610322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864413590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柒弦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18817323287</w:t>
            </w:r>
          </w:p>
        </w:tc>
      </w:tr>
      <w:tr w:rsidR="002A67AC" w:rsidRPr="00C26C66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数艺</w:t>
            </w:r>
            <w:r w:rsidRPr="00C26C66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许艳婷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110640125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951645677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sy110640125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蔻</w:t>
            </w:r>
            <w:r w:rsidRPr="00C26C66">
              <w:rPr>
                <w:rFonts w:ascii="仿宋_GB2312" w:eastAsia="仿宋_GB2312"/>
                <w:szCs w:val="21"/>
              </w:rPr>
              <w:t>-</w:t>
            </w:r>
            <w:r w:rsidRPr="00C26C66">
              <w:rPr>
                <w:rFonts w:ascii="仿宋_GB2312" w:eastAsia="仿宋_GB2312" w:hint="eastAsia"/>
                <w:szCs w:val="21"/>
              </w:rPr>
              <w:t>艳婷兮</w:t>
            </w:r>
            <w:r w:rsidRPr="00C26C66">
              <w:rPr>
                <w:rFonts w:ascii="仿宋_GB2312" w:eastAsia="仿宋_GB2312"/>
                <w:szCs w:val="21"/>
              </w:rPr>
              <w:t>Bonnie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18817324210</w:t>
            </w:r>
          </w:p>
        </w:tc>
      </w:tr>
      <w:tr w:rsidR="002A67AC" w:rsidRPr="00C26C66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数艺</w:t>
            </w:r>
            <w:r w:rsidRPr="00C26C66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张晨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110640229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421228336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zhang567chen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张晨不是张晨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18817324405</w:t>
            </w:r>
          </w:p>
        </w:tc>
      </w:tr>
      <w:tr w:rsidR="002A67AC" w:rsidRPr="00C26C66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数艺</w:t>
            </w:r>
            <w:r w:rsidRPr="00C26C66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江桂华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110640227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734972691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ABi110823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18817380920</w:t>
            </w:r>
          </w:p>
        </w:tc>
      </w:tr>
      <w:tr w:rsidR="002A67AC" w:rsidRPr="00C26C66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服设</w:t>
            </w:r>
            <w:r w:rsidRPr="00C26C66">
              <w:rPr>
                <w:rFonts w:ascii="仿宋_GB2312" w:eastAsia="仿宋_GB2312"/>
                <w:szCs w:val="21"/>
              </w:rPr>
              <w:t>1103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李唯佳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110690519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346960602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18817323166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18817323166</w:t>
            </w:r>
          </w:p>
        </w:tc>
      </w:tr>
      <w:tr w:rsidR="002A67AC" w:rsidRPr="00C26C66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服设</w:t>
            </w:r>
            <w:r w:rsidRPr="00C26C66">
              <w:rPr>
                <w:rFonts w:ascii="仿宋_GB2312" w:eastAsia="仿宋_GB2312"/>
                <w:szCs w:val="21"/>
              </w:rPr>
              <w:t>1103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洪倩雯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110690623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285314925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18817324219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18817324219</w:t>
            </w:r>
          </w:p>
        </w:tc>
      </w:tr>
      <w:tr w:rsidR="002A67AC" w:rsidRPr="00C26C66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新媒体</w:t>
            </w:r>
            <w:r w:rsidRPr="00C26C66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赵小凡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110690707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2363174387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赵小凡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18817380906</w:t>
            </w:r>
          </w:p>
        </w:tc>
      </w:tr>
      <w:tr w:rsidR="002A67AC" w:rsidRPr="00C26C66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新媒体</w:t>
            </w:r>
            <w:r w:rsidRPr="00C26C66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唐越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110690210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374303983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374303983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18817380759</w:t>
            </w:r>
          </w:p>
        </w:tc>
      </w:tr>
      <w:tr w:rsidR="002A67AC" w:rsidRPr="00C26C66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环艺</w:t>
            </w:r>
            <w:r w:rsidRPr="00C26C66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黄晨宇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110690226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99560475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13472788203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13472788203</w:t>
            </w:r>
          </w:p>
        </w:tc>
      </w:tr>
      <w:tr w:rsidR="002A67AC" w:rsidRPr="00C26C66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环艺</w:t>
            </w:r>
            <w:r w:rsidRPr="00C26C66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江诗怡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110690917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827109612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18817323169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18817323169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18817323169</w:t>
            </w:r>
          </w:p>
        </w:tc>
      </w:tr>
      <w:tr w:rsidR="002A67AC" w:rsidRPr="00C26C66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环艺</w:t>
            </w:r>
            <w:r w:rsidRPr="00C26C66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朱乐春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110690927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785103799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785103799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18817324141</w:t>
            </w:r>
          </w:p>
        </w:tc>
      </w:tr>
      <w:tr w:rsidR="002A67AC" w:rsidRPr="00C26C66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纺织品</w:t>
            </w:r>
            <w:r w:rsidRPr="00C26C66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刘柳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110690208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1105881197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1105881197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柳柳</w:t>
            </w:r>
            <w:r w:rsidRPr="00C26C66">
              <w:rPr>
                <w:rFonts w:ascii="仿宋_GB2312" w:eastAsia="仿宋_GB2312"/>
                <w:szCs w:val="21"/>
              </w:rPr>
              <w:t>L-L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18817380916</w:t>
            </w:r>
          </w:p>
        </w:tc>
      </w:tr>
      <w:tr w:rsidR="002A67AC" w:rsidRPr="00C26C66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会艺</w:t>
            </w:r>
            <w:r w:rsidRPr="00C26C66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罗臻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110670127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943950731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DeussenLuo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Pinocchio</w:t>
            </w:r>
            <w:r w:rsidRPr="00C26C66">
              <w:rPr>
                <w:rFonts w:ascii="仿宋_GB2312" w:eastAsia="仿宋_GB2312" w:hint="eastAsia"/>
                <w:szCs w:val="21"/>
              </w:rPr>
              <w:t>草草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18817324172</w:t>
            </w:r>
          </w:p>
        </w:tc>
      </w:tr>
      <w:tr w:rsidR="002A67AC" w:rsidRPr="00C26C66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会艺</w:t>
            </w:r>
            <w:r w:rsidRPr="00C26C66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张钰培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110670116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11601258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Zhyp0128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zhyp_</w:t>
            </w:r>
            <w:r w:rsidRPr="00C26C66">
              <w:rPr>
                <w:rFonts w:ascii="仿宋_GB2312" w:eastAsia="仿宋_GB2312" w:hint="eastAsia"/>
                <w:szCs w:val="21"/>
              </w:rPr>
              <w:t>阿培同学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18817323180</w:t>
            </w:r>
          </w:p>
        </w:tc>
      </w:tr>
      <w:tr w:rsidR="002A67AC" w:rsidRPr="00C26C66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会艺</w:t>
            </w:r>
            <w:r w:rsidRPr="00C26C66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李鹿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110670218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513017293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deer-_-deer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18817324343</w:t>
            </w:r>
          </w:p>
        </w:tc>
      </w:tr>
      <w:tr w:rsidR="002A67AC" w:rsidRPr="00C26C66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动画</w:t>
            </w:r>
            <w:r w:rsidRPr="00C26C66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谢晨璐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110620116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491636898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491636898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18817380755</w:t>
            </w:r>
          </w:p>
        </w:tc>
      </w:tr>
      <w:tr w:rsidR="002A67AC" w:rsidRPr="00C26C66" w:rsidTr="00382249">
        <w:trPr>
          <w:trHeight w:val="626"/>
          <w:jc w:val="center"/>
        </w:trPr>
        <w:tc>
          <w:tcPr>
            <w:tcW w:w="98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服装学院</w:t>
            </w:r>
          </w:p>
        </w:tc>
        <w:tc>
          <w:tcPr>
            <w:tcW w:w="857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动画</w:t>
            </w:r>
            <w:r w:rsidRPr="00C26C66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郑喜薇</w:t>
            </w:r>
          </w:p>
        </w:tc>
        <w:tc>
          <w:tcPr>
            <w:tcW w:w="1498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110620119</w:t>
            </w:r>
          </w:p>
        </w:tc>
        <w:tc>
          <w:tcPr>
            <w:tcW w:w="12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7928413</w:t>
            </w:r>
          </w:p>
        </w:tc>
        <w:tc>
          <w:tcPr>
            <w:tcW w:w="2750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holdmebaby1506</w:t>
            </w:r>
          </w:p>
        </w:tc>
        <w:tc>
          <w:tcPr>
            <w:tcW w:w="3471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 w:hint="eastAsia"/>
                <w:szCs w:val="21"/>
              </w:rPr>
              <w:t>苦奶酪</w:t>
            </w:r>
          </w:p>
        </w:tc>
        <w:tc>
          <w:tcPr>
            <w:tcW w:w="1685" w:type="dxa"/>
            <w:vAlign w:val="center"/>
          </w:tcPr>
          <w:p w:rsidR="002A67AC" w:rsidRPr="00C26C66" w:rsidRDefault="002A67AC" w:rsidP="00C26C66">
            <w:pPr>
              <w:jc w:val="center"/>
              <w:rPr>
                <w:rFonts w:ascii="仿宋_GB2312" w:eastAsia="仿宋_GB2312"/>
                <w:szCs w:val="21"/>
              </w:rPr>
            </w:pPr>
            <w:r w:rsidRPr="00C26C66">
              <w:rPr>
                <w:rFonts w:ascii="仿宋_GB2312" w:eastAsia="仿宋_GB2312"/>
                <w:szCs w:val="21"/>
              </w:rPr>
              <w:t>18221441676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花蕊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分团委书记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2549869581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13402196198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花花不许动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13402196198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会经</w:t>
            </w:r>
            <w:r w:rsidRPr="00327600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光善军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110740127</w:t>
            </w:r>
          </w:p>
        </w:tc>
        <w:tc>
          <w:tcPr>
            <w:tcW w:w="1276" w:type="dxa"/>
            <w:vAlign w:val="center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分团委副书记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1044165509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GuangSJ2012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光善军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18817380605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会经</w:t>
            </w:r>
            <w:r w:rsidRPr="00327600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张诗婷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110740115</w:t>
            </w:r>
          </w:p>
        </w:tc>
        <w:tc>
          <w:tcPr>
            <w:tcW w:w="1276" w:type="dxa"/>
            <w:vAlign w:val="center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学生会主席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422764115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18662891992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18662891992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会经</w:t>
            </w:r>
            <w:r w:rsidRPr="00327600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327600" w:rsidRDefault="002A67AC" w:rsidP="002A67AC">
            <w:pPr>
              <w:ind w:firstLineChars="50" w:firstLine="31680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程帅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110740132</w:t>
            </w:r>
          </w:p>
        </w:tc>
        <w:tc>
          <w:tcPr>
            <w:tcW w:w="1276" w:type="dxa"/>
            <w:vAlign w:val="center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学生会副主席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920778551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Cs4427907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寤寐帅帅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18817326698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信管</w:t>
            </w:r>
            <w:r w:rsidRPr="00327600">
              <w:rPr>
                <w:rFonts w:ascii="仿宋_GB2312" w:eastAsia="仿宋_GB2312"/>
                <w:szCs w:val="21"/>
              </w:rPr>
              <w:t>1103</w:t>
            </w:r>
          </w:p>
        </w:tc>
        <w:tc>
          <w:tcPr>
            <w:tcW w:w="936" w:type="dxa"/>
          </w:tcPr>
          <w:p w:rsidR="002A67AC" w:rsidRPr="00327600" w:rsidRDefault="002A67AC" w:rsidP="002A67AC">
            <w:pPr>
              <w:ind w:firstLineChars="50" w:firstLine="31680"/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邱俊晔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110750224</w:t>
            </w:r>
          </w:p>
        </w:tc>
        <w:tc>
          <w:tcPr>
            <w:tcW w:w="1276" w:type="dxa"/>
            <w:vAlign w:val="center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学生会副主席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470754039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470754039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梧桐</w:t>
            </w:r>
            <w:r w:rsidRPr="00327600">
              <w:rPr>
                <w:rFonts w:ascii="仿宋_GB2312" w:eastAsia="仿宋_GB2312"/>
                <w:szCs w:val="21"/>
              </w:rPr>
              <w:t>_</w:t>
            </w:r>
            <w:r w:rsidRPr="00327600">
              <w:rPr>
                <w:rFonts w:ascii="仿宋_GB2312" w:eastAsia="仿宋_GB2312" w:hint="eastAsia"/>
                <w:szCs w:val="21"/>
              </w:rPr>
              <w:t>叶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18817323450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旅游</w:t>
            </w:r>
            <w:r w:rsidRPr="00327600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</w:tcPr>
          <w:p w:rsidR="002A67AC" w:rsidRPr="00327600" w:rsidRDefault="002A67AC" w:rsidP="002A67AC">
            <w:pPr>
              <w:ind w:firstLineChars="50" w:firstLine="31680"/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姜旻朗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110760203</w:t>
            </w:r>
          </w:p>
        </w:tc>
        <w:tc>
          <w:tcPr>
            <w:tcW w:w="1276" w:type="dxa"/>
            <w:vAlign w:val="center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学生会副主席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564073813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564073813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18817323126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会计</w:t>
            </w:r>
            <w:r w:rsidRPr="00327600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327600" w:rsidRDefault="002A67AC" w:rsidP="002A67AC">
            <w:pPr>
              <w:ind w:firstLineChars="50" w:firstLine="31680"/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车延松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110770110</w:t>
            </w:r>
          </w:p>
        </w:tc>
        <w:tc>
          <w:tcPr>
            <w:tcW w:w="1276" w:type="dxa"/>
            <w:vAlign w:val="center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学生会副主席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609913998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609913998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18817324359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金融</w:t>
            </w:r>
            <w:r w:rsidRPr="00327600">
              <w:rPr>
                <w:rFonts w:ascii="仿宋_GB2312" w:eastAsia="仿宋_GB2312"/>
                <w:szCs w:val="21"/>
              </w:rPr>
              <w:t>1103</w:t>
            </w:r>
          </w:p>
        </w:tc>
        <w:tc>
          <w:tcPr>
            <w:tcW w:w="936" w:type="dxa"/>
          </w:tcPr>
          <w:p w:rsidR="002A67AC" w:rsidRPr="00327600" w:rsidRDefault="002A67AC" w:rsidP="002A67AC">
            <w:pPr>
              <w:ind w:firstLineChars="50" w:firstLine="31680"/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钱智尧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110730324</w:t>
            </w:r>
          </w:p>
        </w:tc>
        <w:tc>
          <w:tcPr>
            <w:tcW w:w="1276" w:type="dxa"/>
            <w:vAlign w:val="center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学生会副主席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514183136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514183136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18817380612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工商</w:t>
            </w:r>
            <w:r w:rsidRPr="00327600">
              <w:rPr>
                <w:rFonts w:ascii="仿宋_GB2312" w:eastAsia="仿宋_GB2312"/>
                <w:szCs w:val="21"/>
              </w:rPr>
              <w:t>1205</w:t>
            </w:r>
          </w:p>
        </w:tc>
        <w:tc>
          <w:tcPr>
            <w:tcW w:w="936" w:type="dxa"/>
          </w:tcPr>
          <w:p w:rsidR="002A67AC" w:rsidRPr="00327600" w:rsidRDefault="002A67AC" w:rsidP="002A67AC">
            <w:pPr>
              <w:ind w:firstLineChars="50" w:firstLine="31680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王文珊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120790503</w:t>
            </w:r>
          </w:p>
        </w:tc>
        <w:tc>
          <w:tcPr>
            <w:tcW w:w="1276" w:type="dxa"/>
            <w:vAlign w:val="center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分团委宣传部部长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1159098698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kolasan333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KoLa</w:t>
            </w:r>
            <w:r w:rsidRPr="00327600">
              <w:rPr>
                <w:rFonts w:ascii="仿宋_GB2312" w:eastAsia="仿宋_GB2312" w:hint="eastAsia"/>
                <w:szCs w:val="21"/>
              </w:rPr>
              <w:t>吃了睡睡了吃小姐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15618592057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经济</w:t>
            </w:r>
            <w:r w:rsidRPr="00327600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327600" w:rsidRDefault="002A67AC" w:rsidP="002A67AC">
            <w:pPr>
              <w:ind w:firstLineChars="50" w:firstLine="31680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郑之哲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120760116</w:t>
            </w:r>
          </w:p>
        </w:tc>
        <w:tc>
          <w:tcPr>
            <w:tcW w:w="1276" w:type="dxa"/>
            <w:vAlign w:val="center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分团委宣传部副部长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254072909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InSharon-Z 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我的小伙伴都认为我是个僵尸号</w:t>
            </w:r>
            <w:r w:rsidRPr="00327600">
              <w:rPr>
                <w:rFonts w:ascii="仿宋_GB2312" w:eastAsia="仿宋_GB2312"/>
                <w:szCs w:val="21"/>
              </w:rPr>
              <w:t xml:space="preserve"> 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18817831720 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工商</w:t>
            </w:r>
            <w:r w:rsidRPr="00327600">
              <w:rPr>
                <w:rFonts w:ascii="仿宋_GB2312" w:eastAsia="仿宋_GB2312"/>
                <w:szCs w:val="21"/>
              </w:rPr>
              <w:t>1204</w:t>
            </w:r>
          </w:p>
        </w:tc>
        <w:tc>
          <w:tcPr>
            <w:tcW w:w="936" w:type="dxa"/>
          </w:tcPr>
          <w:p w:rsidR="002A67AC" w:rsidRPr="00327600" w:rsidRDefault="002A67AC" w:rsidP="002A67AC">
            <w:pPr>
              <w:ind w:firstLineChars="50" w:firstLine="31680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姚灿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120790417</w:t>
            </w:r>
          </w:p>
        </w:tc>
        <w:tc>
          <w:tcPr>
            <w:tcW w:w="1276" w:type="dxa"/>
            <w:vAlign w:val="center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分团委宣传部副部长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514737593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514737593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15902126528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经济</w:t>
            </w:r>
            <w:r w:rsidRPr="00327600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</w:tcPr>
          <w:p w:rsidR="002A67AC" w:rsidRPr="00327600" w:rsidRDefault="002A67AC" w:rsidP="002A67AC">
            <w:pPr>
              <w:ind w:firstLineChars="50" w:firstLine="31680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杨嘉琪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120730206</w:t>
            </w:r>
          </w:p>
        </w:tc>
        <w:tc>
          <w:tcPr>
            <w:tcW w:w="1276" w:type="dxa"/>
            <w:vAlign w:val="center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分团委宣传部副部长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516102364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516102364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13817481316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</w:t>
            </w:r>
            <w:r w:rsidRPr="00327600">
              <w:rPr>
                <w:rFonts w:ascii="仿宋_GB2312" w:eastAsia="仿宋_GB2312"/>
                <w:szCs w:val="21"/>
              </w:rPr>
              <w:t>1204</w:t>
            </w:r>
          </w:p>
        </w:tc>
        <w:tc>
          <w:tcPr>
            <w:tcW w:w="936" w:type="dxa"/>
          </w:tcPr>
          <w:p w:rsidR="002A67AC" w:rsidRPr="00327600" w:rsidRDefault="002A67AC" w:rsidP="002A67AC">
            <w:pPr>
              <w:ind w:firstLineChars="50" w:firstLine="31680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项吴越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120750409</w:t>
            </w:r>
          </w:p>
        </w:tc>
        <w:tc>
          <w:tcPr>
            <w:tcW w:w="1276" w:type="dxa"/>
            <w:vAlign w:val="center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分团委秘书处部长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707069876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707069876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18817831532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经济</w:t>
            </w:r>
            <w:r w:rsidRPr="00327600">
              <w:rPr>
                <w:rFonts w:ascii="仿宋_GB2312" w:eastAsia="仿宋_GB2312"/>
                <w:szCs w:val="21"/>
              </w:rPr>
              <w:t>1203</w:t>
            </w:r>
          </w:p>
        </w:tc>
        <w:tc>
          <w:tcPr>
            <w:tcW w:w="936" w:type="dxa"/>
          </w:tcPr>
          <w:p w:rsidR="002A67AC" w:rsidRPr="00327600" w:rsidRDefault="002A67AC" w:rsidP="002A67AC">
            <w:pPr>
              <w:ind w:firstLineChars="50" w:firstLine="31680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赵晓彤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120730325</w:t>
            </w:r>
          </w:p>
        </w:tc>
        <w:tc>
          <w:tcPr>
            <w:tcW w:w="1276" w:type="dxa"/>
            <w:vAlign w:val="center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学生会学术部部长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972477809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972477809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18817830816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旅游</w:t>
            </w:r>
            <w:r w:rsidRPr="00327600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327600" w:rsidRDefault="002A67AC" w:rsidP="002A67AC">
            <w:pPr>
              <w:ind w:firstLineChars="50" w:firstLine="31680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陈宇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120760101</w:t>
            </w:r>
          </w:p>
        </w:tc>
        <w:tc>
          <w:tcPr>
            <w:tcW w:w="1276" w:type="dxa"/>
            <w:vAlign w:val="center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学生会文艺部部长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491483894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491483894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15821333773</w:t>
            </w:r>
          </w:p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经济</w:t>
            </w:r>
            <w:r w:rsidRPr="00327600">
              <w:rPr>
                <w:rFonts w:ascii="仿宋_GB2312" w:eastAsia="仿宋_GB2312"/>
                <w:szCs w:val="21"/>
              </w:rPr>
              <w:t>1203</w:t>
            </w:r>
          </w:p>
        </w:tc>
        <w:tc>
          <w:tcPr>
            <w:tcW w:w="936" w:type="dxa"/>
          </w:tcPr>
          <w:p w:rsidR="002A67AC" w:rsidRPr="00327600" w:rsidRDefault="002A67AC" w:rsidP="002A67AC">
            <w:pPr>
              <w:ind w:firstLineChars="50" w:firstLine="31680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吴君豪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120730328</w:t>
            </w:r>
          </w:p>
        </w:tc>
        <w:tc>
          <w:tcPr>
            <w:tcW w:w="1276" w:type="dxa"/>
            <w:vAlign w:val="center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学生会实践部部长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18817830735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18817830735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</w:t>
            </w:r>
            <w:r w:rsidRPr="00327600">
              <w:rPr>
                <w:rFonts w:ascii="仿宋_GB2312" w:eastAsia="仿宋_GB2312"/>
                <w:szCs w:val="21"/>
              </w:rPr>
              <w:t>1203</w:t>
            </w:r>
          </w:p>
        </w:tc>
        <w:tc>
          <w:tcPr>
            <w:tcW w:w="936" w:type="dxa"/>
          </w:tcPr>
          <w:p w:rsidR="002A67AC" w:rsidRPr="00327600" w:rsidRDefault="002A67AC" w:rsidP="002A67AC">
            <w:pPr>
              <w:ind w:firstLineChars="50" w:firstLine="31680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姚芳敏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120750310</w:t>
            </w:r>
          </w:p>
        </w:tc>
        <w:tc>
          <w:tcPr>
            <w:tcW w:w="1276" w:type="dxa"/>
            <w:vAlign w:val="center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学生会调研中心部长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871440874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871440874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18817831530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  <w:r w:rsidRPr="00327600">
              <w:rPr>
                <w:rFonts w:ascii="仿宋_GB2312" w:eastAsia="仿宋_GB2312"/>
                <w:szCs w:val="21"/>
              </w:rPr>
              <w:t xml:space="preserve"> 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</w:t>
            </w:r>
            <w:r w:rsidRPr="00327600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327600" w:rsidRDefault="002A67AC" w:rsidP="002A67AC">
            <w:pPr>
              <w:ind w:firstLineChars="50" w:firstLine="31680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黄杰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120750121</w:t>
            </w:r>
          </w:p>
        </w:tc>
        <w:tc>
          <w:tcPr>
            <w:tcW w:w="1276" w:type="dxa"/>
            <w:vAlign w:val="center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学生会体育部部长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526662017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526662017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18817830104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会计</w:t>
            </w:r>
            <w:r w:rsidRPr="00327600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327600" w:rsidRDefault="002A67AC" w:rsidP="002A67AC">
            <w:pPr>
              <w:ind w:firstLineChars="50" w:firstLine="31680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黄晨祎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120770129</w:t>
            </w:r>
          </w:p>
        </w:tc>
        <w:tc>
          <w:tcPr>
            <w:tcW w:w="1276" w:type="dxa"/>
            <w:vAlign w:val="center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学生会生活部部长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304197244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304197244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18817830039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</w:t>
            </w:r>
            <w:r w:rsidRPr="00327600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327600" w:rsidRDefault="002A67AC" w:rsidP="002A67AC">
            <w:pPr>
              <w:ind w:firstLineChars="50" w:firstLine="31680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刘冠民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120750123</w:t>
            </w:r>
          </w:p>
        </w:tc>
        <w:tc>
          <w:tcPr>
            <w:tcW w:w="1276" w:type="dxa"/>
            <w:vAlign w:val="center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学生会外联部部长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1572559054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1572559054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18817831473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经济</w:t>
            </w:r>
            <w:r w:rsidRPr="00327600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327600" w:rsidRDefault="002A67AC" w:rsidP="002A67AC">
            <w:pPr>
              <w:ind w:firstLineChars="50" w:firstLine="31680"/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马忠敏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120730104</w:t>
            </w:r>
          </w:p>
        </w:tc>
        <w:tc>
          <w:tcPr>
            <w:tcW w:w="1276" w:type="dxa"/>
            <w:vAlign w:val="center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学生会礼仪队队长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Colette_0527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13585513226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经济</w:t>
            </w:r>
            <w:r w:rsidRPr="00327600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327600" w:rsidRDefault="002A67AC" w:rsidP="002A67AC">
            <w:pPr>
              <w:ind w:firstLineChars="50" w:firstLine="31680"/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熊茹韵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120730115</w:t>
            </w:r>
          </w:p>
        </w:tc>
        <w:tc>
          <w:tcPr>
            <w:tcW w:w="1276" w:type="dxa"/>
            <w:vAlign w:val="center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学生会辩论队队长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Xryforever33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18817831522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经济</w:t>
            </w:r>
            <w:r w:rsidRPr="00327600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薛倩男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130730108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2315527181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xueqiannanlife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xueqiannanlife@sina.com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15000626769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经济</w:t>
            </w:r>
            <w:r w:rsidRPr="00327600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徐铖敏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130730218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506305067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Xu-chengmin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MIN</w:t>
            </w:r>
            <w:r w:rsidRPr="00327600">
              <w:rPr>
                <w:rFonts w:ascii="仿宋_GB2312" w:eastAsia="仿宋_GB2312" w:hint="eastAsia"/>
                <w:szCs w:val="21"/>
              </w:rPr>
              <w:t>橙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15000630560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经济</w:t>
            </w:r>
            <w:r w:rsidRPr="00327600">
              <w:rPr>
                <w:rFonts w:ascii="仿宋_GB2312" w:eastAsia="仿宋_GB2312"/>
                <w:szCs w:val="21"/>
              </w:rPr>
              <w:t>1303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詹添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130730325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245974306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Zetti_zt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1361180133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经济</w:t>
            </w:r>
            <w:r w:rsidRPr="00327600">
              <w:rPr>
                <w:rFonts w:ascii="仿宋_GB2312" w:eastAsia="仿宋_GB2312"/>
                <w:szCs w:val="21"/>
              </w:rPr>
              <w:t>1304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翁雨乔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130730430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549628572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549628572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15000697637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管科</w:t>
            </w:r>
            <w:r w:rsidRPr="00327600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陈玥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130750103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826107321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826107321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装猫的老鼠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15000695879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管科</w:t>
            </w:r>
            <w:r w:rsidRPr="00327600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刘丹颐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130750204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1374009025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YY1374009025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15000696327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会计</w:t>
            </w:r>
            <w:r w:rsidRPr="00327600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潘晨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130770108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1583154079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YM13603552691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15000626831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财务</w:t>
            </w:r>
            <w:r w:rsidRPr="00327600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杨雪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130791111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1802728310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Yangtze1802728310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东华管院财务</w:t>
            </w:r>
            <w:r w:rsidRPr="00327600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15000696279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管科</w:t>
            </w:r>
            <w:r w:rsidRPr="00327600">
              <w:rPr>
                <w:rFonts w:ascii="仿宋_GB2312" w:eastAsia="仿宋_GB2312"/>
                <w:szCs w:val="21"/>
              </w:rPr>
              <w:t>1305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周酉颖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130750506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704336753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irischou57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704336753@qq.com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18301756709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营销</w:t>
            </w:r>
            <w:r w:rsidRPr="00327600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周晶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130792107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1091424079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Cherry199508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我们像孩子一样许诺</w:t>
            </w:r>
            <w:r w:rsidRPr="00327600">
              <w:rPr>
                <w:rFonts w:ascii="仿宋_GB2312" w:eastAsia="仿宋_GB2312"/>
                <w:szCs w:val="21"/>
              </w:rPr>
              <w:t>f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13122385109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营销</w:t>
            </w:r>
            <w:r w:rsidRPr="00327600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杨瑞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130792212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909822772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rui19941220rui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15000811061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体育</w:t>
            </w:r>
            <w:r w:rsidRPr="00327600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周文晶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130780107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477979187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477979187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晶晶</w:t>
            </w:r>
            <w:r w:rsidRPr="00327600">
              <w:rPr>
                <w:rFonts w:ascii="仿宋_GB2312" w:eastAsia="仿宋_GB2312"/>
                <w:szCs w:val="21"/>
              </w:rPr>
              <w:t>n</w:t>
            </w:r>
            <w:r w:rsidRPr="00327600">
              <w:rPr>
                <w:rFonts w:ascii="仿宋_GB2312" w:eastAsia="仿宋_GB2312" w:hint="eastAsia"/>
                <w:szCs w:val="21"/>
              </w:rPr>
              <w:t>年后要做</w:t>
            </w:r>
            <w:r w:rsidRPr="00327600">
              <w:rPr>
                <w:rFonts w:ascii="仿宋_GB2312" w:eastAsia="仿宋_GB2312"/>
                <w:szCs w:val="21"/>
              </w:rPr>
              <w:t>ShenHua</w:t>
            </w:r>
            <w:r w:rsidRPr="00327600">
              <w:rPr>
                <w:rFonts w:ascii="仿宋_GB2312" w:eastAsia="仿宋_GB2312" w:hint="eastAsia"/>
                <w:szCs w:val="21"/>
              </w:rPr>
              <w:t>的周阿姨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18516013817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旅游</w:t>
            </w:r>
            <w:r w:rsidRPr="00327600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陈栩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130760101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731753927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cx1995318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18001605395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经济</w:t>
            </w:r>
            <w:r w:rsidRPr="00327600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王潇媛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130730104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413477476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2315527181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2315527181@qq.com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13564229535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经济</w:t>
            </w:r>
            <w:r w:rsidRPr="00327600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彭龙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130730224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675343798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penglong10166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13601916931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经济</w:t>
            </w:r>
            <w:r w:rsidRPr="00327600">
              <w:rPr>
                <w:rFonts w:ascii="仿宋_GB2312" w:eastAsia="仿宋_GB2312"/>
                <w:szCs w:val="21"/>
              </w:rPr>
              <w:t>1304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张悦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130730405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894776010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894776010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18916677121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管科</w:t>
            </w:r>
            <w:r w:rsidRPr="00327600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朱家候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130750227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674702969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小朱侯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15000615756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管科</w:t>
            </w:r>
            <w:r w:rsidRPr="00327600">
              <w:rPr>
                <w:rFonts w:ascii="仿宋_GB2312" w:eastAsia="仿宋_GB2312"/>
                <w:szCs w:val="21"/>
              </w:rPr>
              <w:t>1305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王泽忱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130750527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组织委员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1624661336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wzcsky11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13122528913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会计</w:t>
            </w:r>
            <w:r w:rsidRPr="00327600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郑航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130770121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组织委员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ZH2317522313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15000697903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营销</w:t>
            </w:r>
            <w:r w:rsidRPr="00327600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李心怡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130792105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634168799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vineylee830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vineylee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18362512158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营销</w:t>
            </w:r>
            <w:r w:rsidRPr="00327600">
              <w:rPr>
                <w:rFonts w:ascii="仿宋_GB2312" w:eastAsia="仿宋_GB2312"/>
                <w:szCs w:val="21"/>
              </w:rPr>
              <w:t>1302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唐心怡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130792202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540375321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小小韵</w:t>
            </w:r>
            <w:r w:rsidRPr="00327600">
              <w:rPr>
                <w:rFonts w:ascii="仿宋_GB2312" w:eastAsia="仿宋_GB2312"/>
                <w:szCs w:val="21"/>
              </w:rPr>
              <w:t>De</w:t>
            </w:r>
            <w:r w:rsidRPr="00327600">
              <w:rPr>
                <w:rFonts w:ascii="仿宋_GB2312" w:eastAsia="仿宋_GB2312" w:hint="eastAsia"/>
                <w:szCs w:val="21"/>
              </w:rPr>
              <w:t>阿宝酱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13916227742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会经</w:t>
            </w:r>
            <w:r w:rsidRPr="00327600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沙丽花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130740117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675334083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shalihua117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15000661069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15000661069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旅游</w:t>
            </w:r>
            <w:r w:rsidRPr="00327600">
              <w:rPr>
                <w:rFonts w:ascii="仿宋_GB2312" w:eastAsia="仿宋_GB2312"/>
                <w:szCs w:val="21"/>
              </w:rPr>
              <w:t>1301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李玉婷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130760126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lyt12180827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亭子的昵称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15000683951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会经</w:t>
            </w:r>
            <w:r w:rsidRPr="00327600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郝睿俊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110740120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分团委编辑部部长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1872878764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拧发条郝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1872878764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营销</w:t>
            </w:r>
            <w:r w:rsidRPr="00327600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王若愚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110790224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分团委编辑部部长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18817326645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18817326645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会经</w:t>
            </w:r>
            <w:r w:rsidRPr="00327600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陈嘉萱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110740102 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459635480 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momo047783 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好末屐</w:t>
            </w:r>
            <w:r w:rsidRPr="00327600">
              <w:rPr>
                <w:rFonts w:ascii="仿宋_GB2312" w:eastAsia="仿宋_GB2312"/>
                <w:szCs w:val="21"/>
              </w:rPr>
              <w:t xml:space="preserve"> 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15021806858 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旅游</w:t>
            </w:r>
            <w:r w:rsidRPr="00327600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金雨晴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110760104 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654123775 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jin133523 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JYu 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13661437766 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旅游</w:t>
            </w:r>
            <w:r w:rsidRPr="00327600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李钰琴</w:t>
            </w:r>
            <w:r w:rsidRPr="00327600">
              <w:rPr>
                <w:rFonts w:ascii="仿宋_GB2312" w:eastAsia="仿宋_GB2312"/>
                <w:szCs w:val="21"/>
              </w:rPr>
              <w:t xml:space="preserve"> 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110760115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919705491 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leeciner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18817323525 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旅游</w:t>
            </w:r>
            <w:r w:rsidRPr="00327600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何力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110760227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495942041 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hl495942041 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无法注册</w:t>
            </w:r>
            <w:r w:rsidRPr="00327600">
              <w:rPr>
                <w:rFonts w:ascii="仿宋_GB2312" w:eastAsia="仿宋_GB2312"/>
                <w:szCs w:val="21"/>
              </w:rPr>
              <w:t>brush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18817326679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旅游</w:t>
            </w:r>
            <w:r w:rsidRPr="00327600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崔静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110760220 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班长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573869917 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missj_77 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missj77 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15921861776 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会计</w:t>
            </w:r>
            <w:r w:rsidRPr="00327600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高钰</w:t>
            </w:r>
            <w:r w:rsidRPr="00327600">
              <w:rPr>
                <w:rFonts w:ascii="仿宋_GB2312" w:eastAsia="仿宋_GB2312"/>
                <w:szCs w:val="21"/>
              </w:rPr>
              <w:t xml:space="preserve"> 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110770118 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1944974433 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1944974433 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13774291872 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</w:t>
            </w:r>
            <w:r w:rsidRPr="00327600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朱哲灏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120750122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912491885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Zzh19940221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13818228945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</w:t>
            </w:r>
            <w:r w:rsidRPr="00327600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李先超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120750130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731489065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Lawler7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18817831272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</w:t>
            </w:r>
            <w:r w:rsidRPr="00327600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王卫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120750205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444702084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444702084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18817830492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</w:t>
            </w:r>
            <w:r w:rsidRPr="00327600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蒋书聪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120750221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547463692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Jlming1965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15618336005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</w:t>
            </w:r>
            <w:r w:rsidRPr="00327600">
              <w:rPr>
                <w:rFonts w:ascii="仿宋_GB2312" w:eastAsia="仿宋_GB2312"/>
                <w:szCs w:val="21"/>
              </w:rPr>
              <w:t>1203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莫声容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120750315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453757670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msr120750315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声容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13122338185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</w:t>
            </w:r>
            <w:r w:rsidRPr="00327600">
              <w:rPr>
                <w:rFonts w:ascii="仿宋_GB2312" w:eastAsia="仿宋_GB2312"/>
                <w:szCs w:val="21"/>
              </w:rPr>
              <w:t>1204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杨尚沛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120750429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527753747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markyoe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-</w:t>
            </w:r>
            <w:r w:rsidRPr="00327600">
              <w:rPr>
                <w:rFonts w:ascii="仿宋_GB2312" w:eastAsia="仿宋_GB2312" w:hint="eastAsia"/>
                <w:szCs w:val="21"/>
              </w:rPr>
              <w:t>＿此间的少年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13681651113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</w:t>
            </w:r>
            <w:r w:rsidRPr="00327600">
              <w:rPr>
                <w:rFonts w:ascii="仿宋_GB2312" w:eastAsia="仿宋_GB2312"/>
                <w:szCs w:val="21"/>
              </w:rPr>
              <w:t>1204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白露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120750418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810336970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luwhitee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角馆町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18817831803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</w:t>
            </w:r>
            <w:r w:rsidRPr="00327600">
              <w:rPr>
                <w:rFonts w:ascii="仿宋_GB2312" w:eastAsia="仿宋_GB2312"/>
                <w:szCs w:val="21"/>
              </w:rPr>
              <w:t>1205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杜一洋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120750504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480737515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yoann_0719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18817830491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</w:t>
            </w:r>
            <w:r w:rsidRPr="00327600">
              <w:rPr>
                <w:rFonts w:ascii="仿宋_GB2312" w:eastAsia="仿宋_GB2312"/>
                <w:szCs w:val="21"/>
              </w:rPr>
              <w:t>1205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赵泽玮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120750524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1771215777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zzw224411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泽泽泽泽哥的女神比较多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18818207779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金融</w:t>
            </w:r>
            <w:r w:rsidRPr="00327600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靳秋实</w:t>
            </w:r>
            <w:r w:rsidRPr="00327600">
              <w:rPr>
                <w:rFonts w:ascii="仿宋_GB2312" w:eastAsia="仿宋_GB2312"/>
                <w:szCs w:val="21"/>
              </w:rPr>
              <w:t xml:space="preserve"> 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110730107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421874785 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Jinqiushi</w:t>
            </w:r>
            <w:r w:rsidRPr="00327600">
              <w:rPr>
                <w:rFonts w:ascii="仿宋_GB2312" w:eastAsia="仿宋_GB2312" w:hint="eastAsia"/>
                <w:szCs w:val="21"/>
              </w:rPr>
              <w:t>▁</w:t>
            </w:r>
            <w:r w:rsidRPr="00327600">
              <w:rPr>
                <w:rFonts w:ascii="仿宋_GB2312" w:eastAsia="仿宋_GB2312"/>
                <w:szCs w:val="21"/>
              </w:rPr>
              <w:t xml:space="preserve">J  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18817324435  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金融</w:t>
            </w:r>
            <w:r w:rsidRPr="00327600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徐榕</w:t>
            </w:r>
            <w:r w:rsidRPr="00327600">
              <w:rPr>
                <w:rFonts w:ascii="仿宋_GB2312" w:eastAsia="仿宋_GB2312"/>
                <w:szCs w:val="21"/>
              </w:rPr>
              <w:t xml:space="preserve"> 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110730111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1421621190 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 </w:t>
            </w:r>
            <w:r w:rsidRPr="00327600">
              <w:rPr>
                <w:rFonts w:ascii="仿宋_GB2312" w:eastAsia="仿宋_GB2312"/>
                <w:szCs w:val="21"/>
              </w:rPr>
              <w:t xml:space="preserve">XuRong34085201 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15202180331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金融</w:t>
            </w:r>
            <w:r w:rsidRPr="00327600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关晚晴</w:t>
            </w:r>
            <w:r w:rsidRPr="00327600">
              <w:rPr>
                <w:rFonts w:ascii="仿宋_GB2312" w:eastAsia="仿宋_GB2312"/>
                <w:szCs w:val="21"/>
              </w:rPr>
              <w:t xml:space="preserve"> 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110220109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705265708   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woshixingxing2kache 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18817325895  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金融</w:t>
            </w:r>
            <w:r w:rsidRPr="00327600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丁文琦</w:t>
            </w:r>
            <w:r w:rsidRPr="00327600">
              <w:rPr>
                <w:rFonts w:ascii="仿宋_GB2312" w:eastAsia="仿宋_GB2312"/>
                <w:szCs w:val="21"/>
              </w:rPr>
              <w:t xml:space="preserve"> 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110730301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798556091 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dingwenqi678115 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13818927512 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金融</w:t>
            </w:r>
            <w:r w:rsidRPr="00327600">
              <w:rPr>
                <w:rFonts w:ascii="仿宋_GB2312" w:eastAsia="仿宋_GB2312"/>
                <w:szCs w:val="21"/>
              </w:rPr>
              <w:t>1103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徐依</w:t>
            </w:r>
            <w:r w:rsidRPr="00327600">
              <w:rPr>
                <w:rFonts w:ascii="仿宋_GB2312" w:eastAsia="仿宋_GB2312"/>
                <w:szCs w:val="21"/>
              </w:rPr>
              <w:t xml:space="preserve"> 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110730404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895616794 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名字叫徐依</w:t>
            </w:r>
            <w:r w:rsidRPr="00327600">
              <w:rPr>
                <w:rFonts w:ascii="仿宋_GB2312" w:eastAsia="仿宋_GB2312"/>
                <w:szCs w:val="21"/>
              </w:rPr>
              <w:t xml:space="preserve"> 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13501892061  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金融</w:t>
            </w:r>
            <w:r w:rsidRPr="00327600">
              <w:rPr>
                <w:rFonts w:ascii="仿宋_GB2312" w:eastAsia="仿宋_GB2312"/>
                <w:szCs w:val="21"/>
              </w:rPr>
              <w:t>1103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朱以睿</w:t>
            </w:r>
            <w:r w:rsidRPr="00327600">
              <w:rPr>
                <w:rFonts w:ascii="仿宋_GB2312" w:eastAsia="仿宋_GB2312"/>
                <w:szCs w:val="21"/>
              </w:rPr>
              <w:t xml:space="preserve"> 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110730406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1836189260 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daibierhuoshashasha  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18817324416 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金融</w:t>
            </w:r>
            <w:r w:rsidRPr="00327600">
              <w:rPr>
                <w:rFonts w:ascii="仿宋_GB2312" w:eastAsia="仿宋_GB2312"/>
                <w:szCs w:val="21"/>
              </w:rPr>
              <w:t>1104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赖馨</w:t>
            </w:r>
            <w:r w:rsidRPr="00327600">
              <w:rPr>
                <w:rFonts w:ascii="仿宋_GB2312" w:eastAsia="仿宋_GB2312"/>
                <w:szCs w:val="21"/>
              </w:rPr>
              <w:t xml:space="preserve"> 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110730507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550522698 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 </w:t>
            </w:r>
            <w:r w:rsidRPr="00327600">
              <w:rPr>
                <w:rFonts w:ascii="仿宋_GB2312" w:eastAsia="仿宋_GB2312"/>
                <w:szCs w:val="21"/>
              </w:rPr>
              <w:t>fightingcandy</w:t>
            </w:r>
            <w:r w:rsidRPr="00327600">
              <w:rPr>
                <w:rFonts w:ascii="仿宋_GB2312" w:eastAsia="仿宋_GB2312" w:hint="eastAsia"/>
                <w:szCs w:val="21"/>
              </w:rPr>
              <w:t>▁</w:t>
            </w:r>
            <w:r w:rsidRPr="00327600">
              <w:rPr>
                <w:rFonts w:ascii="仿宋_GB2312" w:eastAsia="仿宋_GB2312"/>
                <w:szCs w:val="21"/>
              </w:rPr>
              <w:t xml:space="preserve">xin 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18817323292  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金融</w:t>
            </w:r>
            <w:r w:rsidRPr="00327600">
              <w:rPr>
                <w:rFonts w:ascii="仿宋_GB2312" w:eastAsia="仿宋_GB2312"/>
                <w:szCs w:val="21"/>
              </w:rPr>
              <w:t>1104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许亮</w:t>
            </w:r>
            <w:r w:rsidRPr="00327600">
              <w:rPr>
                <w:rFonts w:ascii="仿宋_GB2312" w:eastAsia="仿宋_GB2312"/>
                <w:szCs w:val="21"/>
              </w:rPr>
              <w:t xml:space="preserve"> 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110730504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342800313 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xulianggrace 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13817102787 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国贸</w:t>
            </w:r>
            <w:r w:rsidRPr="00327600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卫巍</w:t>
            </w:r>
            <w:r w:rsidRPr="00327600">
              <w:rPr>
                <w:rFonts w:ascii="仿宋_GB2312" w:eastAsia="仿宋_GB2312"/>
                <w:szCs w:val="21"/>
              </w:rPr>
              <w:t xml:space="preserve"> 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110730113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610391950 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610391950 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18817326636    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国贸</w:t>
            </w:r>
            <w:r w:rsidRPr="00327600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顾悦</w:t>
            </w:r>
            <w:r w:rsidRPr="00327600">
              <w:rPr>
                <w:rFonts w:ascii="仿宋_GB2312" w:eastAsia="仿宋_GB2312"/>
                <w:szCs w:val="21"/>
              </w:rPr>
              <w:t xml:space="preserve"> 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110730401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405976074 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 momoe</w:t>
            </w:r>
            <w:r w:rsidRPr="00327600">
              <w:rPr>
                <w:rFonts w:ascii="仿宋_GB2312" w:eastAsia="仿宋_GB2312" w:hint="eastAsia"/>
                <w:szCs w:val="21"/>
              </w:rPr>
              <w:t>▁</w:t>
            </w:r>
            <w:r w:rsidRPr="00327600">
              <w:rPr>
                <w:rFonts w:ascii="仿宋_GB2312" w:eastAsia="仿宋_GB2312"/>
                <w:szCs w:val="21"/>
              </w:rPr>
              <w:t xml:space="preserve">s 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15901869562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经济</w:t>
            </w:r>
            <w:r w:rsidRPr="00327600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舒琦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120730127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1204733511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微博晴空一现舒琦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18817830782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经济</w:t>
            </w:r>
            <w:r w:rsidRPr="00327600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颜亦文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120730106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1034397017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vane-ozil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颜小跳和欧小齐儿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18817831842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经济</w:t>
            </w:r>
            <w:r w:rsidRPr="00327600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聂梦婷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120730213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565169171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lovefor_565169171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18817830435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经济</w:t>
            </w:r>
            <w:r w:rsidRPr="00327600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倪思颖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120730204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491875070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Annice7805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15201787805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营销</w:t>
            </w:r>
            <w:r w:rsidRPr="00327600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门雨舒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110790210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349427314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ventrue_chou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18616203798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营销</w:t>
            </w:r>
            <w:r w:rsidRPr="00327600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袁梦霏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110790207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121940863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yophie_yuan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13917232284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营销</w:t>
            </w:r>
            <w:r w:rsidRPr="00327600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梁超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110790522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568661209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liangchao009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18817326668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营销</w:t>
            </w:r>
            <w:r w:rsidRPr="00327600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魏启辰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110790324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2485823046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2485823046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欢脱的马儿有草吃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18616727746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财务</w:t>
            </w:r>
            <w:r w:rsidRPr="00327600">
              <w:rPr>
                <w:rFonts w:ascii="仿宋_GB2312" w:eastAsia="仿宋_GB2312"/>
                <w:szCs w:val="21"/>
              </w:rPr>
              <w:t>1101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史云龙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110790222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1689603214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shiyunlong5220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15921882681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财务</w:t>
            </w:r>
            <w:r w:rsidRPr="00327600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李培元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110790318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446043804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wuenqi1573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乌恩其</w:t>
            </w:r>
            <w:r w:rsidRPr="00327600">
              <w:rPr>
                <w:rFonts w:ascii="仿宋_GB2312" w:eastAsia="仿宋_GB2312"/>
                <w:szCs w:val="21"/>
              </w:rPr>
              <w:t>-MG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18607527761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财务</w:t>
            </w:r>
            <w:r w:rsidRPr="00327600">
              <w:rPr>
                <w:rFonts w:ascii="仿宋_GB2312" w:eastAsia="仿宋_GB2312"/>
                <w:szCs w:val="21"/>
              </w:rPr>
              <w:t>1103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王甜甜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110790501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1013233191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haunt me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訾瑾酸酸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18817324636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财务</w:t>
            </w:r>
            <w:r w:rsidRPr="00327600">
              <w:rPr>
                <w:rFonts w:ascii="仿宋_GB2312" w:eastAsia="仿宋_GB2312"/>
                <w:szCs w:val="21"/>
              </w:rPr>
              <w:t>1103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陈蓉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110790416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1044450721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1044450721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1044450721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18817323517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会计</w:t>
            </w:r>
            <w:r w:rsidRPr="00327600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蒋艺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110770217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1098992141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13644421608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18817323234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会计</w:t>
            </w:r>
            <w:r w:rsidRPr="00327600">
              <w:rPr>
                <w:rFonts w:ascii="仿宋_GB2312" w:eastAsia="仿宋_GB2312"/>
                <w:szCs w:val="21"/>
              </w:rPr>
              <w:t>1102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汉春雨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110770234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442550405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hcy19930105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18019324071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会计</w:t>
            </w:r>
            <w:r w:rsidRPr="00327600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俞洋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120770113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99816241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April_Yu0417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18817831304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会计</w:t>
            </w:r>
            <w:r w:rsidRPr="00327600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李婷婷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120770115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1833116179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Jane091674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18817831713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会计</w:t>
            </w:r>
            <w:r w:rsidRPr="00327600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吴子肖</w:t>
            </w:r>
            <w:r w:rsidRPr="00327600">
              <w:rPr>
                <w:rFonts w:ascii="仿宋_GB2312" w:eastAsia="仿宋_GB2312"/>
                <w:szCs w:val="21"/>
              </w:rPr>
              <w:t xml:space="preserve"> 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120770212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651126573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wzx3023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18817831309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会计</w:t>
            </w:r>
            <w:r w:rsidRPr="00327600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姚如佳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120770205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50166414 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50166414 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13817355071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旅游</w:t>
            </w:r>
            <w:r w:rsidRPr="00327600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陈雅蕾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120760119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379392271 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wxid_cysevenG007 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18930879622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会经</w:t>
            </w:r>
            <w:r w:rsidRPr="00327600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韩亚男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120740130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1376464480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hanyanan12345wanan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 18817831796</w:t>
            </w:r>
          </w:p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会经</w:t>
            </w:r>
            <w:r w:rsidRPr="00327600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童瑶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120740125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907281333 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shirtlett 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18817830793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体育</w:t>
            </w:r>
            <w:r w:rsidRPr="00327600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王梦婷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120780104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605157524 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ream-620 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傲娇蛋是我我叫王二婷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13621964411</w:t>
            </w:r>
          </w:p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体育</w:t>
            </w:r>
            <w:r w:rsidRPr="00327600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 xml:space="preserve"> </w:t>
            </w:r>
            <w:r w:rsidRPr="00327600">
              <w:rPr>
                <w:rFonts w:ascii="仿宋_GB2312" w:eastAsia="仿宋_GB2312" w:hint="eastAsia"/>
                <w:szCs w:val="21"/>
              </w:rPr>
              <w:t>蔡逸佶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120780118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1113420862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13166175876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佶</w:t>
            </w:r>
            <w:r w:rsidRPr="00327600">
              <w:rPr>
                <w:rFonts w:ascii="仿宋_GB2312" w:eastAsia="仿宋_GB2312"/>
                <w:szCs w:val="21"/>
              </w:rPr>
              <w:t xml:space="preserve">-free 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13166175876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工商</w:t>
            </w:r>
            <w:r w:rsidRPr="00327600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伍晴烨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120790107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825834801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fuheidaboss727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18906177375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工商</w:t>
            </w:r>
            <w:r w:rsidRPr="00327600">
              <w:rPr>
                <w:rFonts w:ascii="仿宋_GB2312" w:eastAsia="仿宋_GB2312"/>
                <w:szCs w:val="21"/>
              </w:rPr>
              <w:t>1201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姜杰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120790112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774325114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jiang_jane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姜姜姜</w:t>
            </w:r>
            <w:r w:rsidRPr="00327600">
              <w:rPr>
                <w:rFonts w:ascii="仿宋_GB2312" w:eastAsia="仿宋_GB2312"/>
                <w:szCs w:val="21"/>
              </w:rPr>
              <w:t>_jane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18817830787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工商</w:t>
            </w:r>
            <w:r w:rsidRPr="00327600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武佳妮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120790204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1312167496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kimyni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kimyni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18817830020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工商</w:t>
            </w:r>
            <w:r w:rsidRPr="00327600">
              <w:rPr>
                <w:rFonts w:ascii="仿宋_GB2312" w:eastAsia="仿宋_GB2312"/>
                <w:szCs w:val="21"/>
              </w:rPr>
              <w:t>1202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李诗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120790212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851350871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851350871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18817830463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工商</w:t>
            </w:r>
            <w:r w:rsidRPr="00327600">
              <w:rPr>
                <w:rFonts w:ascii="仿宋_GB2312" w:eastAsia="仿宋_GB2312"/>
                <w:szCs w:val="21"/>
              </w:rPr>
              <w:t>1203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夏思雪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120790304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516188040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xiasixue003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夏日里的柠檬茶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18621768149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工商</w:t>
            </w:r>
            <w:r w:rsidRPr="00327600">
              <w:rPr>
                <w:rFonts w:ascii="仿宋_GB2312" w:eastAsia="仿宋_GB2312"/>
                <w:szCs w:val="21"/>
              </w:rPr>
              <w:t>1203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王洁璐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120790303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491345344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v639645205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日子一个方向顺时针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13918165627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工商</w:t>
            </w:r>
            <w:r w:rsidRPr="00327600">
              <w:rPr>
                <w:rFonts w:ascii="仿宋_GB2312" w:eastAsia="仿宋_GB2312"/>
                <w:szCs w:val="21"/>
              </w:rPr>
              <w:t>1204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李孟杰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120790409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495717402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18817830809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18817830809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工商</w:t>
            </w:r>
            <w:r w:rsidRPr="00327600">
              <w:rPr>
                <w:rFonts w:ascii="仿宋_GB2312" w:eastAsia="仿宋_GB2312"/>
                <w:szCs w:val="21"/>
              </w:rPr>
              <w:t>1204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张璐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120790407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1196738128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18817831322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18817831322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工商</w:t>
            </w:r>
            <w:r w:rsidRPr="00327600">
              <w:rPr>
                <w:rFonts w:ascii="仿宋_GB2312" w:eastAsia="仿宋_GB2312"/>
                <w:szCs w:val="21"/>
              </w:rPr>
              <w:t>1205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郑靖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120790512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团支书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1354104782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18817830456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jingjingh777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18817830456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工商</w:t>
            </w:r>
            <w:r w:rsidRPr="00327600">
              <w:rPr>
                <w:rFonts w:ascii="仿宋_GB2312" w:eastAsia="仿宋_GB2312"/>
                <w:szCs w:val="21"/>
              </w:rPr>
              <w:t>1205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王申宝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120790520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宣传委员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2466401605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xiaoyaowxb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追求者</w:t>
            </w:r>
            <w:r w:rsidRPr="00327600">
              <w:rPr>
                <w:rFonts w:ascii="仿宋_GB2312" w:eastAsia="仿宋_GB2312"/>
                <w:szCs w:val="21"/>
              </w:rPr>
              <w:t>-01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18817830753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管硕</w:t>
            </w:r>
            <w:r w:rsidRPr="00327600">
              <w:rPr>
                <w:rFonts w:ascii="仿宋_GB2312" w:eastAsia="仿宋_GB2312"/>
                <w:szCs w:val="21"/>
              </w:rPr>
              <w:t>131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程雯珺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2130898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研会主席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1091819613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15201967355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大同的</w:t>
            </w:r>
            <w:r w:rsidRPr="00327600">
              <w:rPr>
                <w:rFonts w:ascii="仿宋_GB2312" w:eastAsia="仿宋_GB2312"/>
                <w:szCs w:val="21"/>
              </w:rPr>
              <w:t>soul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15201967355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管硕</w:t>
            </w:r>
            <w:r w:rsidRPr="00327600">
              <w:rPr>
                <w:rFonts w:ascii="仿宋_GB2312" w:eastAsia="仿宋_GB2312"/>
                <w:szCs w:val="21"/>
              </w:rPr>
              <w:t>132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廖婷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2130886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研会副主席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605216748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13122398628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_</w:t>
            </w:r>
            <w:r w:rsidRPr="00327600">
              <w:rPr>
                <w:rFonts w:ascii="仿宋_GB2312" w:eastAsia="仿宋_GB2312" w:hint="eastAsia"/>
                <w:szCs w:val="21"/>
              </w:rPr>
              <w:t>玻璃鱼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13122398628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管硕</w:t>
            </w:r>
            <w:r w:rsidRPr="00327600">
              <w:rPr>
                <w:rFonts w:ascii="仿宋_GB2312" w:eastAsia="仿宋_GB2312"/>
                <w:szCs w:val="21"/>
              </w:rPr>
              <w:t>132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宋振永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2130854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研会副主席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645137718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13564539922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13564539922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管硕</w:t>
            </w:r>
            <w:r w:rsidRPr="00327600">
              <w:rPr>
                <w:rFonts w:ascii="仿宋_GB2312" w:eastAsia="仿宋_GB2312"/>
                <w:szCs w:val="21"/>
              </w:rPr>
              <w:t>135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任露露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2130869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研会宣传部副部长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1119007795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1119007795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阿馍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18616785540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管硕</w:t>
            </w:r>
            <w:r w:rsidRPr="00327600">
              <w:rPr>
                <w:rFonts w:ascii="仿宋_GB2312" w:eastAsia="仿宋_GB2312"/>
                <w:szCs w:val="21"/>
              </w:rPr>
              <w:t>135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黄佳晴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2130864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研会宣传部副部长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1175126095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1175126095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梁晨腹书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13122385161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管硕</w:t>
            </w:r>
            <w:r w:rsidRPr="00327600">
              <w:rPr>
                <w:rFonts w:ascii="仿宋_GB2312" w:eastAsia="仿宋_GB2312"/>
                <w:szCs w:val="21"/>
              </w:rPr>
              <w:t>133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董超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2130867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研会宣传部副部长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993974454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993974454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18301761351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管硕</w:t>
            </w:r>
            <w:r w:rsidRPr="00327600">
              <w:rPr>
                <w:rFonts w:ascii="仿宋_GB2312" w:eastAsia="仿宋_GB2312"/>
                <w:szCs w:val="21"/>
              </w:rPr>
              <w:t>134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居乂義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2130855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研会宣传部副部长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87269813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87269813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@11</w:t>
            </w:r>
            <w:r w:rsidRPr="00327600">
              <w:rPr>
                <w:rFonts w:ascii="仿宋_GB2312" w:eastAsia="仿宋_GB2312" w:hint="eastAsia"/>
                <w:szCs w:val="21"/>
              </w:rPr>
              <w:t>灬尾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15801882539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管硕</w:t>
            </w:r>
            <w:r w:rsidRPr="00327600">
              <w:rPr>
                <w:rFonts w:ascii="仿宋_GB2312" w:eastAsia="仿宋_GB2312"/>
                <w:szCs w:val="21"/>
              </w:rPr>
              <w:t>134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杜娟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2130823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研会宣传部副部长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361182319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361182319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无</w:t>
            </w:r>
            <w:r w:rsidRPr="00327600">
              <w:rPr>
                <w:rFonts w:ascii="仿宋_GB2312" w:eastAsia="仿宋_GB2312"/>
                <w:szCs w:val="21"/>
              </w:rPr>
              <w:t>kuso</w:t>
            </w:r>
            <w:r w:rsidRPr="00327600">
              <w:rPr>
                <w:rFonts w:ascii="仿宋_GB2312" w:eastAsia="仿宋_GB2312" w:hint="eastAsia"/>
                <w:szCs w:val="21"/>
              </w:rPr>
              <w:t>不人生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15201967647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管硕</w:t>
            </w:r>
            <w:r w:rsidRPr="00327600">
              <w:rPr>
                <w:rFonts w:ascii="仿宋_GB2312" w:eastAsia="仿宋_GB2312"/>
                <w:szCs w:val="21"/>
              </w:rPr>
              <w:t>131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邹宸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2130832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研会宣传部副部长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335636905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335636905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宸</w:t>
            </w:r>
            <w:r w:rsidRPr="00327600">
              <w:rPr>
                <w:rFonts w:ascii="仿宋_GB2312" w:eastAsia="仿宋_GB2312"/>
                <w:szCs w:val="21"/>
              </w:rPr>
              <w:t>Lucifer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18301771621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管硕</w:t>
            </w:r>
            <w:r w:rsidRPr="00327600">
              <w:rPr>
                <w:rFonts w:ascii="仿宋_GB2312" w:eastAsia="仿宋_GB2312"/>
                <w:szCs w:val="21"/>
              </w:rPr>
              <w:t>135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陈莉佳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2130847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研会秘书处部长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343388243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343388243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/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13626505801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管硕</w:t>
            </w:r>
            <w:r w:rsidRPr="00327600">
              <w:rPr>
                <w:rFonts w:ascii="仿宋_GB2312" w:eastAsia="仿宋_GB2312"/>
                <w:szCs w:val="21"/>
              </w:rPr>
              <w:t>132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吴筱菲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2130850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研会外联部部长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553224166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553224166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伊呀伊晓丹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13761529761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管硕</w:t>
            </w:r>
            <w:r w:rsidRPr="00327600">
              <w:rPr>
                <w:rFonts w:ascii="仿宋_GB2312" w:eastAsia="仿宋_GB2312"/>
                <w:szCs w:val="21"/>
              </w:rPr>
              <w:t>131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张浩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2130824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研会学术部部长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1092975846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1092975846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鑫</w:t>
            </w:r>
            <w:r w:rsidRPr="00327600">
              <w:rPr>
                <w:rFonts w:ascii="仿宋_GB2312" w:eastAsia="仿宋_GB2312"/>
                <w:szCs w:val="21"/>
              </w:rPr>
              <w:t>hao42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18301757219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管硕</w:t>
            </w:r>
            <w:r w:rsidRPr="00327600">
              <w:rPr>
                <w:rFonts w:ascii="仿宋_GB2312" w:eastAsia="仿宋_GB2312"/>
                <w:szCs w:val="21"/>
              </w:rPr>
              <w:t>133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肖立君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2130831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研会职业发展部部长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790161212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790161212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SUY123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15901906021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管硕</w:t>
            </w:r>
            <w:r w:rsidRPr="00327600">
              <w:rPr>
                <w:rFonts w:ascii="仿宋_GB2312" w:eastAsia="仿宋_GB2312"/>
                <w:szCs w:val="21"/>
              </w:rPr>
              <w:t>131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周瑞欣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21308776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研会志愿者管理中心部长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362610254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362610254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里欣要做王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15201968051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管硕</w:t>
            </w:r>
            <w:r w:rsidRPr="00327600">
              <w:rPr>
                <w:rFonts w:ascii="仿宋_GB2312" w:eastAsia="仿宋_GB2312"/>
                <w:szCs w:val="21"/>
              </w:rPr>
              <w:t>135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郭瑶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2130844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研会文体部部长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598687246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598687246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@</w:t>
            </w:r>
            <w:r w:rsidRPr="00327600">
              <w:rPr>
                <w:rFonts w:ascii="仿宋_GB2312" w:eastAsia="仿宋_GB2312" w:hint="eastAsia"/>
                <w:szCs w:val="21"/>
              </w:rPr>
              <w:t>天才放铳少女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15201967387</w:t>
            </w:r>
          </w:p>
        </w:tc>
      </w:tr>
      <w:tr w:rsidR="002A67AC" w:rsidRPr="00C26C66" w:rsidTr="00E4768F">
        <w:trPr>
          <w:trHeight w:val="626"/>
          <w:jc w:val="center"/>
        </w:trPr>
        <w:tc>
          <w:tcPr>
            <w:tcW w:w="98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管理学院</w:t>
            </w:r>
          </w:p>
        </w:tc>
        <w:tc>
          <w:tcPr>
            <w:tcW w:w="857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管硕</w:t>
            </w:r>
            <w:r w:rsidRPr="00327600">
              <w:rPr>
                <w:rFonts w:ascii="仿宋_GB2312" w:eastAsia="仿宋_GB2312"/>
                <w:szCs w:val="21"/>
              </w:rPr>
              <w:t>134</w:t>
            </w:r>
          </w:p>
        </w:tc>
        <w:tc>
          <w:tcPr>
            <w:tcW w:w="93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张晶</w:t>
            </w:r>
          </w:p>
        </w:tc>
        <w:tc>
          <w:tcPr>
            <w:tcW w:w="1498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2130890</w:t>
            </w:r>
          </w:p>
        </w:tc>
        <w:tc>
          <w:tcPr>
            <w:tcW w:w="12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研会生活部部长</w:t>
            </w:r>
          </w:p>
        </w:tc>
        <w:tc>
          <w:tcPr>
            <w:tcW w:w="1776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644247991</w:t>
            </w:r>
          </w:p>
        </w:tc>
        <w:tc>
          <w:tcPr>
            <w:tcW w:w="2750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644247991</w:t>
            </w:r>
          </w:p>
        </w:tc>
        <w:tc>
          <w:tcPr>
            <w:tcW w:w="3471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 w:hint="eastAsia"/>
                <w:szCs w:val="21"/>
              </w:rPr>
              <w:t>张小晶儿就是这样</w:t>
            </w:r>
          </w:p>
        </w:tc>
        <w:tc>
          <w:tcPr>
            <w:tcW w:w="1685" w:type="dxa"/>
          </w:tcPr>
          <w:p w:rsidR="002A67AC" w:rsidRPr="00327600" w:rsidRDefault="002A67AC" w:rsidP="00327600">
            <w:pPr>
              <w:jc w:val="center"/>
              <w:rPr>
                <w:rFonts w:ascii="仿宋_GB2312" w:eastAsia="仿宋_GB2312"/>
                <w:szCs w:val="21"/>
              </w:rPr>
            </w:pPr>
            <w:r w:rsidRPr="00327600">
              <w:rPr>
                <w:rFonts w:ascii="仿宋_GB2312" w:eastAsia="仿宋_GB2312"/>
                <w:szCs w:val="21"/>
              </w:rPr>
              <w:t>15201967479</w:t>
            </w:r>
          </w:p>
        </w:tc>
      </w:tr>
      <w:bookmarkEnd w:id="0"/>
    </w:tbl>
    <w:p w:rsidR="002A67AC" w:rsidRPr="000B132B" w:rsidRDefault="002A67AC" w:rsidP="00327600">
      <w:pPr>
        <w:tabs>
          <w:tab w:val="left" w:pos="9540"/>
        </w:tabs>
        <w:jc w:val="left"/>
        <w:rPr>
          <w:rFonts w:ascii="仿宋_GB2312" w:eastAsia="仿宋_GB2312"/>
          <w:szCs w:val="21"/>
        </w:rPr>
      </w:pPr>
    </w:p>
    <w:sectPr w:rsidR="002A67AC" w:rsidRPr="000B132B" w:rsidSect="00C6639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7AC" w:rsidRDefault="002A67AC" w:rsidP="00C66396">
      <w:r>
        <w:separator/>
      </w:r>
    </w:p>
  </w:endnote>
  <w:endnote w:type="continuationSeparator" w:id="0">
    <w:p w:rsidR="002A67AC" w:rsidRDefault="002A67AC" w:rsidP="00C66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??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7AC" w:rsidRDefault="002A67AC" w:rsidP="00C66396">
      <w:r>
        <w:separator/>
      </w:r>
    </w:p>
  </w:footnote>
  <w:footnote w:type="continuationSeparator" w:id="0">
    <w:p w:rsidR="002A67AC" w:rsidRDefault="002A67AC" w:rsidP="00C663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6396"/>
    <w:rsid w:val="00012432"/>
    <w:rsid w:val="000300C8"/>
    <w:rsid w:val="000315BF"/>
    <w:rsid w:val="00063E70"/>
    <w:rsid w:val="0007782D"/>
    <w:rsid w:val="00084B7A"/>
    <w:rsid w:val="000853DF"/>
    <w:rsid w:val="000B132B"/>
    <w:rsid w:val="000F4878"/>
    <w:rsid w:val="0015408A"/>
    <w:rsid w:val="001B03DF"/>
    <w:rsid w:val="001F138C"/>
    <w:rsid w:val="001F45F6"/>
    <w:rsid w:val="001F48AE"/>
    <w:rsid w:val="001F5B4A"/>
    <w:rsid w:val="00233D17"/>
    <w:rsid w:val="00245224"/>
    <w:rsid w:val="0025636F"/>
    <w:rsid w:val="002845F7"/>
    <w:rsid w:val="002A67AC"/>
    <w:rsid w:val="002B1479"/>
    <w:rsid w:val="002E7CA0"/>
    <w:rsid w:val="00315221"/>
    <w:rsid w:val="00327600"/>
    <w:rsid w:val="00346AB3"/>
    <w:rsid w:val="00382249"/>
    <w:rsid w:val="00393666"/>
    <w:rsid w:val="0043072F"/>
    <w:rsid w:val="005116BB"/>
    <w:rsid w:val="00567A1C"/>
    <w:rsid w:val="00587465"/>
    <w:rsid w:val="005A1C70"/>
    <w:rsid w:val="005E71C6"/>
    <w:rsid w:val="005F4805"/>
    <w:rsid w:val="00602E13"/>
    <w:rsid w:val="00617DD7"/>
    <w:rsid w:val="00645FED"/>
    <w:rsid w:val="00655C91"/>
    <w:rsid w:val="00673CC2"/>
    <w:rsid w:val="00697336"/>
    <w:rsid w:val="006A212E"/>
    <w:rsid w:val="006E6940"/>
    <w:rsid w:val="00713044"/>
    <w:rsid w:val="00782425"/>
    <w:rsid w:val="007A3A44"/>
    <w:rsid w:val="007D773B"/>
    <w:rsid w:val="007F792B"/>
    <w:rsid w:val="00814065"/>
    <w:rsid w:val="00846FDA"/>
    <w:rsid w:val="0085489F"/>
    <w:rsid w:val="00877331"/>
    <w:rsid w:val="00900E5E"/>
    <w:rsid w:val="0092712E"/>
    <w:rsid w:val="00930E3E"/>
    <w:rsid w:val="009434FF"/>
    <w:rsid w:val="00966FE3"/>
    <w:rsid w:val="00977FED"/>
    <w:rsid w:val="00980ADD"/>
    <w:rsid w:val="009E1A8A"/>
    <w:rsid w:val="009E24DE"/>
    <w:rsid w:val="009E6202"/>
    <w:rsid w:val="009F7AFA"/>
    <w:rsid w:val="00A54B1C"/>
    <w:rsid w:val="00A54F21"/>
    <w:rsid w:val="00A659A5"/>
    <w:rsid w:val="00A74A5E"/>
    <w:rsid w:val="00AC4BD9"/>
    <w:rsid w:val="00B11980"/>
    <w:rsid w:val="00B57C36"/>
    <w:rsid w:val="00B6564B"/>
    <w:rsid w:val="00B80633"/>
    <w:rsid w:val="00B85203"/>
    <w:rsid w:val="00BA31AF"/>
    <w:rsid w:val="00BA37DD"/>
    <w:rsid w:val="00BD735C"/>
    <w:rsid w:val="00C26C66"/>
    <w:rsid w:val="00C31FE1"/>
    <w:rsid w:val="00C66396"/>
    <w:rsid w:val="00C86A3A"/>
    <w:rsid w:val="00CC1DAE"/>
    <w:rsid w:val="00CE52DB"/>
    <w:rsid w:val="00CF7C52"/>
    <w:rsid w:val="00D00A11"/>
    <w:rsid w:val="00D02BBD"/>
    <w:rsid w:val="00D062AB"/>
    <w:rsid w:val="00D16C7A"/>
    <w:rsid w:val="00D21DEA"/>
    <w:rsid w:val="00D237A6"/>
    <w:rsid w:val="00D32CEA"/>
    <w:rsid w:val="00D33455"/>
    <w:rsid w:val="00D95248"/>
    <w:rsid w:val="00DB6A1D"/>
    <w:rsid w:val="00DB7181"/>
    <w:rsid w:val="00DD5373"/>
    <w:rsid w:val="00DE5D08"/>
    <w:rsid w:val="00DF2FDB"/>
    <w:rsid w:val="00E30D0A"/>
    <w:rsid w:val="00E4768F"/>
    <w:rsid w:val="00E77CC0"/>
    <w:rsid w:val="00E923E0"/>
    <w:rsid w:val="00F36142"/>
    <w:rsid w:val="00F461DD"/>
    <w:rsid w:val="00F462B1"/>
    <w:rsid w:val="00F46BA9"/>
    <w:rsid w:val="00F775AF"/>
    <w:rsid w:val="00FA0352"/>
    <w:rsid w:val="00FC6347"/>
    <w:rsid w:val="00FE7DF9"/>
    <w:rsid w:val="00FF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39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6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66396"/>
    <w:rPr>
      <w:sz w:val="18"/>
    </w:rPr>
  </w:style>
  <w:style w:type="paragraph" w:styleId="Footer">
    <w:name w:val="footer"/>
    <w:basedOn w:val="Normal"/>
    <w:link w:val="FooterChar"/>
    <w:uiPriority w:val="99"/>
    <w:rsid w:val="00C66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66396"/>
    <w:rPr>
      <w:sz w:val="18"/>
    </w:rPr>
  </w:style>
  <w:style w:type="paragraph" w:customStyle="1" w:styleId="ParaAttribute0">
    <w:name w:val="ParaAttribute0"/>
    <w:uiPriority w:val="99"/>
    <w:rsid w:val="006E6940"/>
    <w:pPr>
      <w:widowControl w:val="0"/>
      <w:wordWrap w:val="0"/>
      <w:spacing w:line="560" w:lineRule="exact"/>
      <w:jc w:val="center"/>
    </w:pPr>
    <w:rPr>
      <w:rFonts w:ascii="Times New Roman" w:hAnsi="Times New Roman"/>
      <w:kern w:val="0"/>
      <w:sz w:val="20"/>
      <w:szCs w:val="20"/>
    </w:rPr>
  </w:style>
  <w:style w:type="character" w:customStyle="1" w:styleId="CharAttribute4">
    <w:name w:val="CharAttribute4"/>
    <w:uiPriority w:val="99"/>
    <w:rsid w:val="006E6940"/>
    <w:rPr>
      <w:rFonts w:ascii="方正仿宋简体" w:eastAsia="方正仿宋简体" w:hAnsi="方正仿宋简体"/>
      <w:sz w:val="24"/>
    </w:rPr>
  </w:style>
  <w:style w:type="paragraph" w:customStyle="1" w:styleId="ParaAttribute2">
    <w:name w:val="ParaAttribute2"/>
    <w:uiPriority w:val="99"/>
    <w:rsid w:val="006E6940"/>
    <w:pPr>
      <w:widowControl w:val="0"/>
      <w:wordWrap w:val="0"/>
      <w:spacing w:line="560" w:lineRule="exact"/>
      <w:jc w:val="both"/>
    </w:pPr>
    <w:rPr>
      <w:rFonts w:ascii="Times New Roman" w:hAnsi="Times New Roman"/>
      <w:kern w:val="0"/>
      <w:sz w:val="20"/>
      <w:szCs w:val="20"/>
    </w:rPr>
  </w:style>
  <w:style w:type="character" w:styleId="Hyperlink">
    <w:name w:val="Hyperlink"/>
    <w:basedOn w:val="DefaultParagraphFont"/>
    <w:uiPriority w:val="99"/>
    <w:rsid w:val="00DE5D0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9E24DE"/>
    <w:rPr>
      <w:rFonts w:cs="Times New Roman"/>
      <w:color w:val="800080"/>
      <w:u w:val="single"/>
    </w:rPr>
  </w:style>
  <w:style w:type="character" w:customStyle="1" w:styleId="apple-converted-space">
    <w:name w:val="apple-converted-space"/>
    <w:uiPriority w:val="99"/>
    <w:rsid w:val="007824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461053868@qq.com" TargetMode="External"/><Relationship Id="rId13" Type="http://schemas.openxmlformats.org/officeDocument/2006/relationships/hyperlink" Target="mailto:chaihongjian312@sina.cn" TargetMode="External"/><Relationship Id="rId18" Type="http://schemas.openxmlformats.org/officeDocument/2006/relationships/hyperlink" Target="mailto:1076885740@qq.com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mailto:675099781@qq.com" TargetMode="External"/><Relationship Id="rId7" Type="http://schemas.openxmlformats.org/officeDocument/2006/relationships/hyperlink" Target="mailto:479670992@qq.com" TargetMode="External"/><Relationship Id="rId12" Type="http://schemas.openxmlformats.org/officeDocument/2006/relationships/hyperlink" Target="http://weibo.com/u/3935664508?from=profile&amp;wvr=5&amp;loc=infdomain" TargetMode="External"/><Relationship Id="rId17" Type="http://schemas.openxmlformats.org/officeDocument/2006/relationships/hyperlink" Target="mailto:2427485640@qq.com" TargetMode="External"/><Relationship Id="rId25" Type="http://schemas.openxmlformats.org/officeDocument/2006/relationships/hyperlink" Target="mailto:864579218@qq.co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eibo.com/u/2240861497" TargetMode="External"/><Relationship Id="rId20" Type="http://schemas.openxmlformats.org/officeDocument/2006/relationships/hyperlink" Target="javascript:stuInfo('110110228','&#35060;&#38639;&#29088;')" TargetMode="External"/><Relationship Id="rId1" Type="http://schemas.openxmlformats.org/officeDocument/2006/relationships/styles" Target="styles.xml"/><Relationship Id="rId6" Type="http://schemas.openxmlformats.org/officeDocument/2006/relationships/hyperlink" Target="mailto:992597202@qq.com" TargetMode="External"/><Relationship Id="rId11" Type="http://schemas.openxmlformats.org/officeDocument/2006/relationships/hyperlink" Target="mailto:876013052@qq.com" TargetMode="External"/><Relationship Id="rId24" Type="http://schemas.openxmlformats.org/officeDocument/2006/relationships/hyperlink" Target="mailto:392172227@qq.com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fireflyxhj@163.com" TargetMode="External"/><Relationship Id="rId23" Type="http://schemas.openxmlformats.org/officeDocument/2006/relationships/hyperlink" Target="mailto:lichao6867@126.com" TargetMode="External"/><Relationship Id="rId10" Type="http://schemas.openxmlformats.org/officeDocument/2006/relationships/hyperlink" Target="mailto:fengling032037@163.com%20(&#26032;&#28010;)" TargetMode="External"/><Relationship Id="rId19" Type="http://schemas.openxmlformats.org/officeDocument/2006/relationships/hyperlink" Target="http://weibo.com/shenshuqiandai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356823705@qq.com" TargetMode="External"/><Relationship Id="rId14" Type="http://schemas.openxmlformats.org/officeDocument/2006/relationships/hyperlink" Target="mailto:angelabei@126.com" TargetMode="External"/><Relationship Id="rId22" Type="http://schemas.openxmlformats.org/officeDocument/2006/relationships/hyperlink" Target="mailto:pineleaf1214@sina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295</TotalTime>
  <Pages>74</Pages>
  <Words>9897</Words>
  <Characters>-32766</Characters>
  <Application>Microsoft Office Word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delll</dc:creator>
  <cp:keywords/>
  <dc:description/>
  <cp:lastModifiedBy>Lenovo User</cp:lastModifiedBy>
  <cp:revision>32</cp:revision>
  <dcterms:created xsi:type="dcterms:W3CDTF">2014-04-03T05:15:00Z</dcterms:created>
  <dcterms:modified xsi:type="dcterms:W3CDTF">2014-04-15T05:57:00Z</dcterms:modified>
</cp:coreProperties>
</file>